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Look w:val="00A0"/>
      </w:tblPr>
      <w:tblGrid>
        <w:gridCol w:w="9639"/>
      </w:tblGrid>
      <w:tr w:rsidR="00835162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593D77" w:rsidRDefault="00835162" w:rsidP="00471E88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№ 3</w:t>
            </w:r>
          </w:p>
        </w:tc>
      </w:tr>
      <w:tr w:rsidR="00835162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Default="00835162" w:rsidP="002C26F5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835162" w:rsidRPr="00ED24F1" w:rsidRDefault="00835162" w:rsidP="002C26F5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835162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DA7D5E" w:rsidRDefault="00835162" w:rsidP="00DA7D5E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</w:t>
            </w:r>
            <w:r w:rsidRPr="00593D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593D77">
              <w:rPr>
                <w:szCs w:val="28"/>
              </w:rPr>
              <w:t>Выселковский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835162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E21664" w:rsidRDefault="00835162" w:rsidP="00B575F7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от  09 июля   2019 года    №  3-292</w:t>
            </w:r>
          </w:p>
        </w:tc>
      </w:tr>
    </w:tbl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Pr="00903916" w:rsidRDefault="00835162" w:rsidP="006C6468">
      <w:pPr>
        <w:spacing w:line="228" w:lineRule="auto"/>
        <w:jc w:val="center"/>
        <w:rPr>
          <w:b/>
          <w:szCs w:val="28"/>
        </w:rPr>
      </w:pPr>
      <w:r w:rsidRPr="00903916">
        <w:rPr>
          <w:b/>
          <w:szCs w:val="28"/>
        </w:rPr>
        <w:t>Объем поступлений доходов в  районный бюджет</w:t>
      </w:r>
    </w:p>
    <w:p w:rsidR="00835162" w:rsidRDefault="00835162" w:rsidP="006C6468">
      <w:pPr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Pr="00903916">
        <w:rPr>
          <w:b/>
          <w:szCs w:val="28"/>
        </w:rPr>
        <w:t>по кодам видов (подвидов) доходов  на 2019 год</w:t>
      </w:r>
    </w:p>
    <w:p w:rsidR="00835162" w:rsidRDefault="00835162" w:rsidP="006C6468">
      <w:pPr>
        <w:rPr>
          <w:b/>
          <w:szCs w:val="28"/>
        </w:rPr>
      </w:pPr>
    </w:p>
    <w:p w:rsidR="00835162" w:rsidRDefault="00835162" w:rsidP="006C6468">
      <w:pPr>
        <w:rPr>
          <w:b/>
          <w:szCs w:val="28"/>
        </w:rPr>
      </w:pPr>
    </w:p>
    <w:p w:rsidR="00835162" w:rsidRPr="006C6468" w:rsidRDefault="00835162" w:rsidP="006C6468">
      <w:pPr>
        <w:rPr>
          <w:sz w:val="24"/>
        </w:rPr>
      </w:pPr>
      <w:r w:rsidRPr="00903916">
        <w:t xml:space="preserve">                            </w:t>
      </w:r>
      <w:r>
        <w:t xml:space="preserve">                                                                                   </w:t>
      </w:r>
      <w:r w:rsidRPr="006C6468">
        <w:rPr>
          <w:sz w:val="24"/>
        </w:rPr>
        <w:t>(тыс. рублей)</w:t>
      </w:r>
    </w:p>
    <w:tbl>
      <w:tblPr>
        <w:tblW w:w="4965" w:type="pct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5244"/>
        <w:gridCol w:w="1521"/>
      </w:tblGrid>
      <w:tr w:rsidR="00835162" w:rsidRPr="00903916" w:rsidTr="006C6468">
        <w:trPr>
          <w:trHeight w:val="55"/>
          <w:tblHeader/>
        </w:trPr>
        <w:tc>
          <w:tcPr>
            <w:tcW w:w="1477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5162" w:rsidRPr="00903916" w:rsidRDefault="00835162" w:rsidP="00A56829">
            <w:pPr>
              <w:jc w:val="center"/>
            </w:pPr>
            <w:r w:rsidRPr="00903916">
              <w:t xml:space="preserve">Код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5162" w:rsidRPr="00903916" w:rsidRDefault="00835162" w:rsidP="00A56829">
            <w:pPr>
              <w:jc w:val="center"/>
            </w:pPr>
            <w:r w:rsidRPr="00903916">
              <w:t>Наименование дохода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5162" w:rsidRPr="00903916" w:rsidRDefault="00835162" w:rsidP="00A56829">
            <w:pPr>
              <w:jc w:val="center"/>
            </w:pPr>
            <w:r w:rsidRPr="00903916">
              <w:t>Сумма</w:t>
            </w:r>
          </w:p>
        </w:tc>
      </w:tr>
    </w:tbl>
    <w:p w:rsidR="00835162" w:rsidRPr="00903916" w:rsidRDefault="00835162" w:rsidP="006C6468"/>
    <w:tbl>
      <w:tblPr>
        <w:tblW w:w="5000" w:type="pct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85"/>
        <w:gridCol w:w="5196"/>
        <w:gridCol w:w="1587"/>
      </w:tblGrid>
      <w:tr w:rsidR="00835162" w:rsidRPr="00903916" w:rsidTr="00A56829">
        <w:trPr>
          <w:trHeight w:val="55"/>
          <w:tblHeader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5162" w:rsidRPr="00903916" w:rsidRDefault="00835162" w:rsidP="00A56829">
            <w:pPr>
              <w:jc w:val="center"/>
            </w:pPr>
            <w:r w:rsidRPr="00903916">
              <w:t>1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5162" w:rsidRPr="00903916" w:rsidRDefault="00835162" w:rsidP="00A56829">
            <w:pPr>
              <w:jc w:val="center"/>
            </w:pPr>
            <w:r w:rsidRPr="00903916">
              <w:t>2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5162" w:rsidRPr="00903916" w:rsidRDefault="00835162" w:rsidP="00A56829">
            <w:pPr>
              <w:jc w:val="center"/>
            </w:pPr>
            <w:r w:rsidRPr="00903916">
              <w:t>3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rPr>
                <w:b/>
                <w:bCs/>
              </w:rPr>
            </w:pPr>
            <w:r w:rsidRPr="00903916">
              <w:rPr>
                <w:b/>
                <w:bCs/>
              </w:rPr>
              <w:t>1 00 00000 00 0000 000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both"/>
              <w:rPr>
                <w:b/>
                <w:bCs/>
              </w:rPr>
            </w:pPr>
            <w:r w:rsidRPr="00903916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  <w:rPr>
                <w:b/>
                <w:bCs/>
              </w:rPr>
            </w:pPr>
            <w:r w:rsidRPr="00903916">
              <w:rPr>
                <w:b/>
                <w:bCs/>
              </w:rPr>
              <w:t>443736,3</w:t>
            </w:r>
          </w:p>
        </w:tc>
      </w:tr>
      <w:tr w:rsidR="00835162" w:rsidRPr="00903916" w:rsidTr="00A56829">
        <w:trPr>
          <w:trHeight w:val="307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  <w:rPr>
                <w:color w:val="FF0000"/>
              </w:rPr>
            </w:pPr>
          </w:p>
        </w:tc>
      </w:tr>
      <w:tr w:rsidR="00835162" w:rsidRPr="00903916" w:rsidTr="00A56829">
        <w:trPr>
          <w:trHeight w:val="154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1 01 01000 00 0000 110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ind w:right="71"/>
              <w:jc w:val="both"/>
            </w:pPr>
            <w:r w:rsidRPr="00903916">
              <w:t>Налог на прибыль организаций*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1838,0</w:t>
            </w:r>
          </w:p>
        </w:tc>
      </w:tr>
      <w:tr w:rsidR="00835162" w:rsidRPr="00903916" w:rsidTr="00A56829">
        <w:trPr>
          <w:trHeight w:val="369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1 01 02000 01 0000 110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Налог на доходы физических лиц*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302300,0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1 03 02230 01 000</w:t>
            </w:r>
            <w:r w:rsidRPr="00903916">
              <w:rPr>
                <w:lang w:val="en-US"/>
              </w:rPr>
              <w:t>0</w:t>
            </w:r>
            <w:r w:rsidRPr="00903916">
              <w:t xml:space="preserve"> 110</w:t>
            </w:r>
          </w:p>
          <w:p w:rsidR="00835162" w:rsidRPr="00903916" w:rsidRDefault="00835162" w:rsidP="00A56829">
            <w:r w:rsidRPr="00903916">
              <w:t>1 03 02240 01 0000 110</w:t>
            </w:r>
          </w:p>
          <w:p w:rsidR="00835162" w:rsidRPr="00903916" w:rsidRDefault="00835162" w:rsidP="00A56829">
            <w:r w:rsidRPr="00903916">
              <w:t>1 03 02250 01 0000 110</w:t>
            </w:r>
          </w:p>
          <w:p w:rsidR="00835162" w:rsidRPr="00903916" w:rsidRDefault="00835162" w:rsidP="00A56829">
            <w:r w:rsidRPr="00903916">
              <w:t>1 03 02260 01 0000 110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Доходы от уплаты акцизов, подлежащие распределению между бюджетами субъектов РФ  и местными бюджетами с учетом установленных дифференцированных нормативов отчислений в местный бюджет*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382,9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1 05 01000 00 0000110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Налог, взимаемый в связи с применением упрощенной системы налогообложения*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18600,0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1 05 02000 02 0000 110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Единый налог на вмененный доход для отдельных видов деятельности*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20600,0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1 05 03000 01 0000 110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Единый сельскохозяйственный налог*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17000,0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1 05 04020 02 1000 110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 xml:space="preserve">Налог, взимаемый в связи с применением патентной системы налогообложения, зачисляемый в бюджеты муниципальных районов *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43,0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236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1 08 00000 00 0000 000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Государственная пошлина*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6950,0</w:t>
            </w:r>
          </w:p>
        </w:tc>
      </w:tr>
      <w:tr w:rsidR="00835162" w:rsidRPr="00903916" w:rsidTr="00A56829">
        <w:trPr>
          <w:trHeight w:val="934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 xml:space="preserve">1 11 03050 05 0000 120    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Проценты, полученные от предоставления бюджетных кредитов внутри страны за счет средств бюджетов муниципальных рай нов*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1,0</w:t>
            </w:r>
          </w:p>
        </w:tc>
      </w:tr>
      <w:tr w:rsidR="00835162" w:rsidRPr="00903916" w:rsidTr="00A56829">
        <w:trPr>
          <w:trHeight w:val="399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173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1 11 05013 05 0000 120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 муниципальных районов, а также средства от продажи  права на заключение договоров аренды указанных земельных участков*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63500,0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1 11 05035 05 0042 120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300,0</w:t>
            </w:r>
          </w:p>
        </w:tc>
      </w:tr>
      <w:tr w:rsidR="00835162" w:rsidRPr="00903916" w:rsidTr="00A56829">
        <w:trPr>
          <w:trHeight w:val="31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31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1 11 07015 05  0000 120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89,0</w:t>
            </w:r>
          </w:p>
        </w:tc>
      </w:tr>
      <w:tr w:rsidR="00835162" w:rsidRPr="00903916" w:rsidTr="00A56829">
        <w:trPr>
          <w:trHeight w:val="328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4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1 11 09045 05 0000 120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Прочие поступления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2000,0</w:t>
            </w:r>
          </w:p>
        </w:tc>
      </w:tr>
      <w:tr w:rsidR="00835162" w:rsidRPr="00903916" w:rsidTr="00A56829">
        <w:trPr>
          <w:trHeight w:val="363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4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1 12 01000 01 0000 120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Плата за негативное воздействие на окружающую среду*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3000,0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1 13 00000 00 0000 000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 xml:space="preserve"> Доходы от оказания платных услуг</w:t>
            </w:r>
          </w:p>
          <w:p w:rsidR="00835162" w:rsidRPr="00903916" w:rsidRDefault="00835162" w:rsidP="00A56829">
            <w:r w:rsidRPr="00903916">
              <w:t xml:space="preserve"> ( работ)  и компенсации затрат государства*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1222,4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  <w:rPr>
                <w:color w:val="FF0000"/>
              </w:rPr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1 14 02053 05 0000 410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100,0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  <w:rPr>
                <w:color w:val="FF0000"/>
              </w:rPr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1 14 06013 05 0000 430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1000,0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1 16 00000 00 0000 000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Штрафы, санкции, возмещение ущерба*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4530,0</w:t>
            </w:r>
          </w:p>
        </w:tc>
      </w:tr>
      <w:tr w:rsidR="00835162" w:rsidRPr="00903916" w:rsidTr="00A56829">
        <w:trPr>
          <w:trHeight w:val="351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1 17 00000 00 0000 000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Прочие неналоговые доходы*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280,0</w:t>
            </w:r>
          </w:p>
        </w:tc>
      </w:tr>
      <w:tr w:rsidR="00835162" w:rsidRPr="00903916" w:rsidTr="00A56829">
        <w:trPr>
          <w:trHeight w:val="359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rPr>
                <w:b/>
                <w:bCs/>
              </w:rPr>
            </w:pPr>
            <w:r w:rsidRPr="00903916">
              <w:rPr>
                <w:b/>
                <w:bCs/>
              </w:rPr>
              <w:t>2 00 00000 00 0000 000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  <w:rPr>
                <w:b/>
                <w:bCs/>
              </w:rPr>
            </w:pPr>
            <w:r w:rsidRPr="00903916">
              <w:rPr>
                <w:b/>
                <w:bCs/>
              </w:rPr>
              <w:t xml:space="preserve">Безвозмездные поступления       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  <w:rPr>
                <w:b/>
                <w:bCs/>
              </w:rPr>
            </w:pPr>
            <w:r w:rsidRPr="00903916">
              <w:rPr>
                <w:b/>
                <w:bCs/>
              </w:rPr>
              <w:t>789497,1</w:t>
            </w:r>
          </w:p>
        </w:tc>
      </w:tr>
      <w:tr w:rsidR="00835162" w:rsidRPr="00903916" w:rsidTr="00A56829">
        <w:trPr>
          <w:trHeight w:val="39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4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2 02 10 000 00 0000 150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114215,9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2 02 20 000 00 0000 150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Субсидии бюджетам бюджетной системы Российской Федерации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40735,4</w:t>
            </w: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</w:p>
        </w:tc>
      </w:tr>
      <w:tr w:rsidR="00835162" w:rsidRPr="00903916" w:rsidTr="00A56829">
        <w:trPr>
          <w:trHeight w:val="64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2 02 30 000 00 0000 150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t>Субвенции  бюджетам субъектов  Российской Федерации и муниципальных образований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</w:pPr>
            <w:r w:rsidRPr="00903916">
              <w:t>634039,6</w:t>
            </w:r>
          </w:p>
        </w:tc>
      </w:tr>
      <w:tr w:rsidR="00835162" w:rsidRPr="00903916" w:rsidTr="00A56829">
        <w:trPr>
          <w:trHeight w:val="371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</w:p>
          <w:p w:rsidR="00835162" w:rsidRPr="00903916" w:rsidRDefault="00835162" w:rsidP="00A56829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  <w:rPr>
                <w:b/>
              </w:rPr>
            </w:pPr>
          </w:p>
        </w:tc>
      </w:tr>
      <w:tr w:rsidR="00835162" w:rsidRPr="00903916" w:rsidTr="00A56829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r w:rsidRPr="00903916">
              <w:t>2 02 40 014 05 0000 150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both"/>
              <w:rPr>
                <w:b/>
                <w:bCs/>
              </w:rPr>
            </w:pPr>
            <w:r w:rsidRPr="00903916">
              <w:rPr>
                <w:bCs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соглашениями* 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  <w:rPr>
                <w:bCs/>
              </w:rPr>
            </w:pPr>
            <w:r w:rsidRPr="00903916">
              <w:rPr>
                <w:bCs/>
              </w:rPr>
              <w:t>555,6</w:t>
            </w:r>
          </w:p>
        </w:tc>
      </w:tr>
      <w:tr w:rsidR="00835162" w:rsidRPr="00903916" w:rsidTr="00A56829">
        <w:trPr>
          <w:trHeight w:val="27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  <w:rPr>
                <w:b/>
                <w:bCs/>
              </w:rPr>
            </w:pPr>
          </w:p>
        </w:tc>
      </w:tr>
      <w:tr w:rsidR="00835162" w:rsidRPr="00903916" w:rsidTr="00A56829">
        <w:trPr>
          <w:trHeight w:val="27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r w:rsidRPr="00903916">
              <w:t>2 18 05 010 05 0020 150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</w:pPr>
            <w:r w:rsidRPr="00903916">
              <w:rPr>
                <w:rFonts w:ascii="TimesNewRomanPSMT" w:hAnsi="TimesNewRomanPSMT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  <w:rPr>
                <w:b/>
                <w:bCs/>
              </w:rPr>
            </w:pPr>
            <w:r w:rsidRPr="00903916">
              <w:rPr>
                <w:bCs/>
              </w:rPr>
              <w:t>239,5</w:t>
            </w:r>
          </w:p>
        </w:tc>
      </w:tr>
      <w:tr w:rsidR="00835162" w:rsidRPr="00903916" w:rsidTr="00A56829">
        <w:trPr>
          <w:trHeight w:val="27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r w:rsidRPr="00903916">
              <w:t>2 19 60 010 05 0000 150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162" w:rsidRPr="00903916" w:rsidRDefault="00835162" w:rsidP="00A56829">
            <w:pPr>
              <w:jc w:val="both"/>
              <w:rPr>
                <w:bCs/>
              </w:rPr>
            </w:pPr>
            <w:r w:rsidRPr="00903916">
              <w:rPr>
                <w:bCs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6C6468" w:rsidRDefault="00835162" w:rsidP="00A56829">
            <w:pPr>
              <w:jc w:val="center"/>
              <w:rPr>
                <w:bCs/>
              </w:rPr>
            </w:pPr>
            <w:r w:rsidRPr="006C6468">
              <w:rPr>
                <w:bCs/>
              </w:rPr>
              <w:t>-288,9</w:t>
            </w:r>
          </w:p>
        </w:tc>
      </w:tr>
      <w:tr w:rsidR="00835162" w:rsidRPr="00903916" w:rsidTr="00A56829">
        <w:trPr>
          <w:trHeight w:val="27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  <w:rPr>
                <w:bCs/>
                <w:color w:val="C00000"/>
              </w:rPr>
            </w:pPr>
          </w:p>
        </w:tc>
      </w:tr>
      <w:tr w:rsidR="00835162" w:rsidRPr="00903916" w:rsidTr="00A56829">
        <w:trPr>
          <w:trHeight w:val="27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903916">
              <w:rPr>
                <w:b/>
                <w:bCs/>
                <w:color w:val="000000"/>
                <w:szCs w:val="28"/>
              </w:rPr>
              <w:t>Всего доходов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35162" w:rsidRPr="00903916" w:rsidRDefault="00835162" w:rsidP="00A56829">
            <w:pPr>
              <w:jc w:val="center"/>
              <w:rPr>
                <w:b/>
                <w:bCs/>
              </w:rPr>
            </w:pPr>
            <w:r w:rsidRPr="00903916">
              <w:rPr>
                <w:b/>
                <w:bCs/>
              </w:rPr>
              <w:t>1233233,4</w:t>
            </w:r>
          </w:p>
        </w:tc>
      </w:tr>
    </w:tbl>
    <w:p w:rsidR="00835162" w:rsidRPr="00903916" w:rsidRDefault="00835162" w:rsidP="006C6468">
      <w:pPr>
        <w:pStyle w:val="Header"/>
        <w:pBdr>
          <w:bottom w:val="single" w:sz="12" w:space="1" w:color="auto"/>
        </w:pBdr>
        <w:tabs>
          <w:tab w:val="left" w:pos="5040"/>
        </w:tabs>
      </w:pPr>
      <w:r w:rsidRPr="00903916">
        <w:t xml:space="preserve">                             </w:t>
      </w:r>
    </w:p>
    <w:p w:rsidR="00835162" w:rsidRPr="00903916" w:rsidRDefault="00835162" w:rsidP="006C6468">
      <w:pPr>
        <w:ind w:firstLine="709"/>
        <w:jc w:val="both"/>
        <w:rPr>
          <w:sz w:val="20"/>
          <w:szCs w:val="20"/>
        </w:rPr>
      </w:pPr>
      <w:r w:rsidRPr="00903916">
        <w:rPr>
          <w:sz w:val="20"/>
          <w:szCs w:val="20"/>
        </w:rPr>
        <w:t>*По видам и подвидам доходов, входящим в соответствующий группировочный код бюджетной классификации,  зачисляемым в районный бюджет в соответствии с законодательством Российской Федерации.</w:t>
      </w:r>
    </w:p>
    <w:p w:rsidR="00835162" w:rsidRPr="00903916" w:rsidRDefault="00835162" w:rsidP="006C6468">
      <w:pPr>
        <w:rPr>
          <w:szCs w:val="28"/>
        </w:rPr>
      </w:pPr>
    </w:p>
    <w:p w:rsidR="00835162" w:rsidRPr="00903916" w:rsidRDefault="00835162" w:rsidP="006C6468">
      <w:pPr>
        <w:rPr>
          <w:szCs w:val="28"/>
        </w:rPr>
      </w:pPr>
    </w:p>
    <w:p w:rsidR="00835162" w:rsidRPr="00903916" w:rsidRDefault="00835162" w:rsidP="006C6468">
      <w:pPr>
        <w:rPr>
          <w:szCs w:val="28"/>
        </w:rPr>
      </w:pPr>
    </w:p>
    <w:p w:rsidR="00835162" w:rsidRPr="00903916" w:rsidRDefault="00835162" w:rsidP="006C6468">
      <w:pPr>
        <w:rPr>
          <w:szCs w:val="28"/>
        </w:rPr>
      </w:pPr>
      <w:r w:rsidRPr="00903916">
        <w:rPr>
          <w:szCs w:val="28"/>
        </w:rPr>
        <w:t xml:space="preserve">Заместитель главы муниципального </w:t>
      </w:r>
    </w:p>
    <w:p w:rsidR="00835162" w:rsidRPr="00903916" w:rsidRDefault="00835162" w:rsidP="006C6468">
      <w:pPr>
        <w:rPr>
          <w:szCs w:val="28"/>
        </w:rPr>
      </w:pPr>
      <w:r w:rsidRPr="00903916">
        <w:rPr>
          <w:szCs w:val="28"/>
        </w:rPr>
        <w:t>образования Выселковский район</w:t>
      </w:r>
      <w:r>
        <w:rPr>
          <w:szCs w:val="28"/>
        </w:rPr>
        <w:t>,</w:t>
      </w:r>
      <w:r w:rsidRPr="00903916">
        <w:rPr>
          <w:szCs w:val="28"/>
        </w:rPr>
        <w:t xml:space="preserve"> </w:t>
      </w:r>
    </w:p>
    <w:p w:rsidR="00835162" w:rsidRPr="00903916" w:rsidRDefault="00835162" w:rsidP="006C6468">
      <w:pPr>
        <w:rPr>
          <w:szCs w:val="28"/>
        </w:rPr>
      </w:pPr>
      <w:r w:rsidRPr="00903916">
        <w:rPr>
          <w:szCs w:val="28"/>
        </w:rPr>
        <w:t>начальник финансового управления</w:t>
      </w:r>
    </w:p>
    <w:p w:rsidR="00835162" w:rsidRPr="00903916" w:rsidRDefault="00835162" w:rsidP="006C6468">
      <w:pPr>
        <w:rPr>
          <w:szCs w:val="28"/>
        </w:rPr>
      </w:pPr>
      <w:r w:rsidRPr="00903916">
        <w:rPr>
          <w:szCs w:val="28"/>
        </w:rPr>
        <w:t>администрации муниципального</w:t>
      </w:r>
    </w:p>
    <w:p w:rsidR="00835162" w:rsidRPr="00903916" w:rsidRDefault="00835162" w:rsidP="006C6468">
      <w:pPr>
        <w:rPr>
          <w:szCs w:val="28"/>
        </w:rPr>
      </w:pPr>
      <w:r w:rsidRPr="00903916">
        <w:rPr>
          <w:szCs w:val="28"/>
        </w:rPr>
        <w:t>образования Выселковский район                                                 И.А.Колесникова</w:t>
      </w: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tbl>
      <w:tblPr>
        <w:tblW w:w="9639" w:type="dxa"/>
        <w:tblLayout w:type="fixed"/>
        <w:tblLook w:val="00A0"/>
      </w:tblPr>
      <w:tblGrid>
        <w:gridCol w:w="9639"/>
      </w:tblGrid>
      <w:tr w:rsidR="00835162" w:rsidRPr="00593D77" w:rsidTr="00A56829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593D77" w:rsidRDefault="00835162" w:rsidP="00A56829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№ 5</w:t>
            </w:r>
          </w:p>
        </w:tc>
      </w:tr>
      <w:tr w:rsidR="00835162" w:rsidRPr="00ED24F1" w:rsidTr="00A56829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Default="00835162" w:rsidP="00A56829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835162" w:rsidRPr="00ED24F1" w:rsidRDefault="00835162" w:rsidP="00A56829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835162" w:rsidRPr="00DA7D5E" w:rsidTr="00A56829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DA7D5E" w:rsidRDefault="00835162" w:rsidP="00A56829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</w:t>
            </w:r>
            <w:r w:rsidRPr="00593D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593D77">
              <w:rPr>
                <w:szCs w:val="28"/>
              </w:rPr>
              <w:t>Выселковский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835162" w:rsidRPr="00E21664" w:rsidTr="00A56829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E21664" w:rsidRDefault="00835162" w:rsidP="005522E5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от  09 июля   2019 года    №  3-292</w:t>
            </w:r>
          </w:p>
        </w:tc>
      </w:tr>
    </w:tbl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A56829">
      <w:pPr>
        <w:jc w:val="center"/>
        <w:rPr>
          <w:b/>
          <w:bCs/>
          <w:szCs w:val="28"/>
        </w:rPr>
      </w:pPr>
      <w:r w:rsidRPr="00F04B8B">
        <w:rPr>
          <w:b/>
          <w:bCs/>
          <w:szCs w:val="28"/>
        </w:rPr>
        <w:t xml:space="preserve">Безвозмездные поступления </w:t>
      </w:r>
      <w:r>
        <w:rPr>
          <w:b/>
          <w:bCs/>
          <w:szCs w:val="28"/>
        </w:rPr>
        <w:t xml:space="preserve">от других бюджетов </w:t>
      </w:r>
    </w:p>
    <w:p w:rsidR="00835162" w:rsidRPr="00F04B8B" w:rsidRDefault="00835162" w:rsidP="00A56829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бюджетной системы Российской Федерации  в 2019</w:t>
      </w:r>
      <w:r w:rsidRPr="00F04B8B">
        <w:rPr>
          <w:b/>
          <w:bCs/>
          <w:szCs w:val="28"/>
        </w:rPr>
        <w:t xml:space="preserve"> году</w:t>
      </w:r>
    </w:p>
    <w:p w:rsidR="00835162" w:rsidRDefault="00835162" w:rsidP="000336F2">
      <w:pPr>
        <w:ind w:left="4248"/>
        <w:rPr>
          <w:sz w:val="24"/>
        </w:rPr>
      </w:pPr>
    </w:p>
    <w:p w:rsidR="00835162" w:rsidRPr="00A56829" w:rsidRDefault="00835162" w:rsidP="00A56829">
      <w:pPr>
        <w:jc w:val="center"/>
        <w:rPr>
          <w:sz w:val="24"/>
        </w:rPr>
      </w:pPr>
      <w:r w:rsidRPr="00A56829">
        <w:rPr>
          <w:sz w:val="24"/>
        </w:rPr>
        <w:t xml:space="preserve">                                                                                                                                 (тыс. рублей)</w:t>
      </w: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1"/>
        <w:gridCol w:w="4119"/>
        <w:gridCol w:w="2272"/>
      </w:tblGrid>
      <w:tr w:rsidR="00835162" w:rsidRPr="00A56829" w:rsidTr="00A56829">
        <w:tc>
          <w:tcPr>
            <w:tcW w:w="3261" w:type="dxa"/>
          </w:tcPr>
          <w:p w:rsidR="00835162" w:rsidRPr="00A56829" w:rsidRDefault="00835162" w:rsidP="00A56829">
            <w:pPr>
              <w:pStyle w:val="a0"/>
              <w:jc w:val="center"/>
              <w:rPr>
                <w:rFonts w:ascii="Times New Roman" w:hAnsi="Times New Roman"/>
              </w:rPr>
            </w:pPr>
            <w:r w:rsidRPr="00A56829">
              <w:rPr>
                <w:rFonts w:ascii="Times New Roman" w:hAnsi="Times New Roman"/>
              </w:rPr>
              <w:t>Код</w:t>
            </w:r>
          </w:p>
        </w:tc>
        <w:tc>
          <w:tcPr>
            <w:tcW w:w="4119" w:type="dxa"/>
          </w:tcPr>
          <w:p w:rsidR="00835162" w:rsidRPr="00A56829" w:rsidRDefault="00835162" w:rsidP="00A56829">
            <w:pPr>
              <w:pStyle w:val="a0"/>
              <w:jc w:val="center"/>
              <w:rPr>
                <w:rFonts w:ascii="Times New Roman" w:hAnsi="Times New Roman"/>
              </w:rPr>
            </w:pPr>
            <w:r w:rsidRPr="00A56829">
              <w:rPr>
                <w:rFonts w:ascii="Times New Roman" w:hAnsi="Times New Roman"/>
              </w:rPr>
              <w:t>Наименование дохода</w:t>
            </w:r>
          </w:p>
        </w:tc>
        <w:tc>
          <w:tcPr>
            <w:tcW w:w="2272" w:type="dxa"/>
          </w:tcPr>
          <w:p w:rsidR="00835162" w:rsidRPr="00A56829" w:rsidRDefault="00835162" w:rsidP="00A56829">
            <w:pPr>
              <w:pStyle w:val="a0"/>
              <w:jc w:val="center"/>
              <w:rPr>
                <w:rFonts w:ascii="Times New Roman" w:hAnsi="Times New Roman"/>
              </w:rPr>
            </w:pPr>
            <w:r w:rsidRPr="00A56829">
              <w:rPr>
                <w:rFonts w:ascii="Times New Roman" w:hAnsi="Times New Roman"/>
              </w:rPr>
              <w:t>Сумма</w:t>
            </w:r>
          </w:p>
        </w:tc>
      </w:tr>
      <w:tr w:rsidR="00835162" w:rsidRPr="00A56829" w:rsidTr="00A56829">
        <w:tc>
          <w:tcPr>
            <w:tcW w:w="3261" w:type="dxa"/>
            <w:vAlign w:val="center"/>
          </w:tcPr>
          <w:p w:rsidR="00835162" w:rsidRPr="00A56829" w:rsidRDefault="00835162" w:rsidP="00A56829">
            <w:pPr>
              <w:pStyle w:val="a0"/>
              <w:jc w:val="center"/>
              <w:rPr>
                <w:rFonts w:ascii="Times New Roman" w:hAnsi="Times New Roman"/>
              </w:rPr>
            </w:pPr>
            <w:r w:rsidRPr="00A56829">
              <w:rPr>
                <w:rFonts w:ascii="Times New Roman" w:hAnsi="Times New Roman"/>
              </w:rPr>
              <w:t>1</w:t>
            </w:r>
          </w:p>
        </w:tc>
        <w:tc>
          <w:tcPr>
            <w:tcW w:w="4119" w:type="dxa"/>
            <w:vAlign w:val="center"/>
          </w:tcPr>
          <w:p w:rsidR="00835162" w:rsidRPr="00A56829" w:rsidRDefault="00835162" w:rsidP="00A56829">
            <w:pPr>
              <w:pStyle w:val="a0"/>
              <w:jc w:val="center"/>
              <w:rPr>
                <w:rFonts w:ascii="Times New Roman" w:hAnsi="Times New Roman"/>
              </w:rPr>
            </w:pPr>
            <w:r w:rsidRPr="00A56829">
              <w:rPr>
                <w:rFonts w:ascii="Times New Roman" w:hAnsi="Times New Roman"/>
              </w:rPr>
              <w:t>2</w:t>
            </w:r>
          </w:p>
        </w:tc>
        <w:tc>
          <w:tcPr>
            <w:tcW w:w="2272" w:type="dxa"/>
            <w:vAlign w:val="center"/>
          </w:tcPr>
          <w:p w:rsidR="00835162" w:rsidRPr="00A56829" w:rsidRDefault="00835162" w:rsidP="00A56829">
            <w:pPr>
              <w:pStyle w:val="a0"/>
              <w:jc w:val="center"/>
              <w:rPr>
                <w:rFonts w:ascii="Times New Roman" w:hAnsi="Times New Roman"/>
              </w:rPr>
            </w:pPr>
            <w:r w:rsidRPr="00A56829">
              <w:rPr>
                <w:rFonts w:ascii="Times New Roman" w:hAnsi="Times New Roman"/>
              </w:rPr>
              <w:t>3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17A2" w:rsidRDefault="00835162" w:rsidP="00A56829">
            <w:pPr>
              <w:pStyle w:val="Heading1"/>
              <w:rPr>
                <w:sz w:val="24"/>
                <w:szCs w:val="24"/>
              </w:rPr>
            </w:pPr>
            <w:r w:rsidRPr="000817A2">
              <w:rPr>
                <w:sz w:val="24"/>
                <w:szCs w:val="24"/>
              </w:rPr>
              <w:t>2 00 00000 00 0000 000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pStyle w:val="a2"/>
              <w:rPr>
                <w:rFonts w:ascii="Times New Roman" w:hAnsi="Times New Roman"/>
              </w:rPr>
            </w:pPr>
            <w:r w:rsidRPr="00A56829">
              <w:rPr>
                <w:rStyle w:val="a"/>
                <w:rFonts w:ascii="Times New Roman" w:hAnsi="Times New Roman"/>
              </w:rPr>
              <w:t>Безвозмездные поступления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b/>
                <w:bCs/>
                <w:sz w:val="24"/>
              </w:rPr>
            </w:pPr>
            <w:r w:rsidRPr="00A56829">
              <w:rPr>
                <w:b/>
                <w:bCs/>
                <w:sz w:val="24"/>
              </w:rPr>
              <w:t>789546,5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17A2" w:rsidRDefault="00835162" w:rsidP="00A56829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pStyle w:val="a2"/>
              <w:rPr>
                <w:rStyle w:val="a"/>
                <w:rFonts w:ascii="Times New Roman" w:hAnsi="Times New Roman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pStyle w:val="a0"/>
              <w:jc w:val="center"/>
              <w:rPr>
                <w:rFonts w:ascii="Times New Roman" w:hAnsi="Times New Roman"/>
              </w:rPr>
            </w:pPr>
            <w:r w:rsidRPr="00A56829">
              <w:rPr>
                <w:rFonts w:ascii="Times New Roman" w:hAnsi="Times New Roman"/>
              </w:rPr>
              <w:t>2 02 00000 00 0000 000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pStyle w:val="a2"/>
              <w:jc w:val="both"/>
              <w:rPr>
                <w:rFonts w:ascii="Times New Roman" w:hAnsi="Times New Roman"/>
              </w:rPr>
            </w:pPr>
            <w:r w:rsidRPr="00A56829">
              <w:rPr>
                <w:rFonts w:ascii="Times New Roman" w:hAnsi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b/>
                <w:bCs/>
                <w:sz w:val="24"/>
              </w:rPr>
            </w:pPr>
            <w:r w:rsidRPr="00A56829">
              <w:rPr>
                <w:b/>
                <w:bCs/>
                <w:sz w:val="24"/>
              </w:rPr>
              <w:t>789546,5</w:t>
            </w:r>
          </w:p>
          <w:p w:rsidR="00835162" w:rsidRPr="00A56829" w:rsidRDefault="00835162" w:rsidP="00A56829">
            <w:pPr>
              <w:jc w:val="right"/>
              <w:rPr>
                <w:bCs/>
                <w:sz w:val="24"/>
              </w:rPr>
            </w:pPr>
          </w:p>
          <w:p w:rsidR="00835162" w:rsidRPr="00A56829" w:rsidRDefault="00835162" w:rsidP="00A56829">
            <w:pPr>
              <w:rPr>
                <w:bCs/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pStyle w:val="a2"/>
              <w:jc w:val="both"/>
              <w:rPr>
                <w:rFonts w:ascii="Times New Roman" w:hAnsi="Times New Roman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b/>
                <w:bCs/>
                <w:sz w:val="24"/>
              </w:rPr>
              <w:t xml:space="preserve">  2 02 10000 00 0000 150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pStyle w:val="a2"/>
              <w:jc w:val="both"/>
              <w:rPr>
                <w:rFonts w:ascii="Times New Roman" w:hAnsi="Times New Roman"/>
                <w:b/>
                <w:bCs/>
              </w:rPr>
            </w:pPr>
            <w:r w:rsidRPr="00A56829">
              <w:rPr>
                <w:rFonts w:ascii="Times New Roman" w:hAnsi="Times New Roman"/>
                <w:b/>
                <w:bCs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b/>
                <w:bCs/>
                <w:sz w:val="24"/>
              </w:rPr>
            </w:pPr>
            <w:r w:rsidRPr="00A56829">
              <w:rPr>
                <w:b/>
                <w:bCs/>
                <w:sz w:val="24"/>
              </w:rPr>
              <w:t>114215,9</w:t>
            </w:r>
          </w:p>
        </w:tc>
      </w:tr>
      <w:tr w:rsidR="00835162" w:rsidRPr="00A56829" w:rsidTr="00A56829">
        <w:trPr>
          <w:trHeight w:val="2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 xml:space="preserve">  2 02 15001 05 0000 150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pStyle w:val="a2"/>
              <w:jc w:val="both"/>
              <w:rPr>
                <w:rFonts w:ascii="Times New Roman" w:hAnsi="Times New Roman"/>
              </w:rPr>
            </w:pPr>
            <w:r w:rsidRPr="00A56829">
              <w:rPr>
                <w:rFonts w:ascii="Times New Roman" w:hAnsi="Times New Roman"/>
              </w:rPr>
              <w:t xml:space="preserve">Дотации на выравнивание бюджетной обеспеченности </w:t>
            </w:r>
            <w:r w:rsidRPr="00A56829">
              <w:rPr>
                <w:rFonts w:ascii="Times New Roman" w:hAnsi="Times New Roman"/>
              </w:rPr>
              <w:br/>
              <w:t xml:space="preserve">муниципальных районов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88126,6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2 02 15002 05 0000 150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A56829">
              <w:rPr>
                <w:sz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26089,3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E64967" w:rsidRDefault="00835162" w:rsidP="00A56829">
            <w:pPr>
              <w:rPr>
                <w:sz w:val="24"/>
              </w:rPr>
            </w:pPr>
            <w:r w:rsidRPr="00E64967">
              <w:rPr>
                <w:sz w:val="24"/>
              </w:rPr>
              <w:t>2 02 2000 00 0000 150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E64967" w:rsidRDefault="00835162" w:rsidP="00A56829">
            <w:pPr>
              <w:jc w:val="both"/>
              <w:rPr>
                <w:bCs/>
                <w:sz w:val="24"/>
              </w:rPr>
            </w:pPr>
            <w:r w:rsidRPr="00E64967">
              <w:rPr>
                <w:bCs/>
                <w:sz w:val="24"/>
              </w:rPr>
              <w:t>Субсидии бюджетам муниципальных районов от других бюджетов бюджетной системы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E64967" w:rsidRDefault="00835162" w:rsidP="00A56829">
            <w:pPr>
              <w:jc w:val="right"/>
              <w:rPr>
                <w:sz w:val="24"/>
              </w:rPr>
            </w:pPr>
            <w:r w:rsidRPr="00E64967">
              <w:rPr>
                <w:sz w:val="24"/>
              </w:rPr>
              <w:t>40735,4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202 25097 05 0000 150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Cs/>
                <w:sz w:val="24"/>
              </w:rPr>
            </w:pPr>
            <w:r w:rsidRPr="00A56829">
              <w:rPr>
                <w:bCs/>
                <w:sz w:val="24"/>
              </w:rPr>
              <w:t>Субсидии на создание в общеобразовательных организациях условий для занятий физической культурой и спртом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2274,3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202 25169 05 0000 150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Cs/>
                <w:sz w:val="24"/>
              </w:rPr>
            </w:pPr>
            <w:r w:rsidRPr="00A56829">
              <w:rPr>
                <w:bCs/>
                <w:sz w:val="24"/>
              </w:rPr>
              <w:t>Субсидии на обновление материально- технической базы для формирования технологических навыков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8006,0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2 02 29999 05 0000 150</w:t>
            </w:r>
          </w:p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Cs/>
                <w:sz w:val="24"/>
              </w:rPr>
            </w:pPr>
            <w:r w:rsidRPr="00A56829">
              <w:rPr>
                <w:bCs/>
                <w:sz w:val="24"/>
              </w:rPr>
              <w:t>Субсидии на реализацию мероприятий по организации отдыха детей в каникулярное время с дневным пребыванием и организацией их питания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1621,1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2 02 29999 05 0000 150</w:t>
            </w:r>
          </w:p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Cs/>
                <w:sz w:val="24"/>
              </w:rPr>
            </w:pPr>
            <w:r w:rsidRPr="00A56829">
              <w:rPr>
                <w:bCs/>
                <w:sz w:val="24"/>
              </w:rPr>
              <w:t xml:space="preserve">Субсидии на укрепление материально- технической базы культуры 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1740,3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2 02 25519 05 0000 150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Cs/>
                <w:sz w:val="24"/>
              </w:rPr>
            </w:pPr>
            <w:r w:rsidRPr="00A56829">
              <w:rPr>
                <w:bCs/>
                <w:sz w:val="24"/>
              </w:rPr>
              <w:t>Субсидии на комплектование и обеспечение сохранности библиотечных фондов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41,7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2 02 29999 05 0000 150</w:t>
            </w:r>
          </w:p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Cs/>
                <w:sz w:val="24"/>
              </w:rPr>
            </w:pPr>
            <w:r w:rsidRPr="00A56829">
              <w:rPr>
                <w:bCs/>
                <w:sz w:val="24"/>
              </w:rPr>
              <w:t xml:space="preserve">Субсидии на дополнительную помощь для решения социально значимых вопросов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2400,0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2 02 29999 05 0000 150</w:t>
            </w:r>
          </w:p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Cs/>
                <w:sz w:val="24"/>
              </w:rPr>
            </w:pPr>
            <w:r w:rsidRPr="00A56829">
              <w:rPr>
                <w:bCs/>
                <w:sz w:val="24"/>
              </w:rPr>
              <w:t>Субсидии на реализацию мероприятий государственной программы  Краснодарского края « Развитие образования»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6802,0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2 02 29999 05 0000 150</w:t>
            </w:r>
          </w:p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Cs/>
                <w:sz w:val="24"/>
              </w:rPr>
            </w:pPr>
            <w:r w:rsidRPr="00A56829">
              <w:rPr>
                <w:bCs/>
                <w:sz w:val="24"/>
              </w:rPr>
              <w:t>Субсидии на укрепление материально- технической базы , капитальный и текущий ремонт учреждений образования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E64967" w:rsidRDefault="00835162" w:rsidP="00A56829">
            <w:pPr>
              <w:jc w:val="right"/>
              <w:rPr>
                <w:sz w:val="24"/>
              </w:rPr>
            </w:pPr>
            <w:r w:rsidRPr="00E64967">
              <w:rPr>
                <w:sz w:val="24"/>
              </w:rPr>
              <w:t>17850,0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b/>
                <w:bCs/>
                <w:sz w:val="24"/>
              </w:rPr>
              <w:t>2 02 30000 00 0000 150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  <w:r w:rsidRPr="00A56829">
              <w:rPr>
                <w:b/>
                <w:bCs/>
                <w:sz w:val="24"/>
              </w:rPr>
              <w:t>Субвенции  бюджетам  муниципальных районов от других бюджетов бюджетной системы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b/>
                <w:bCs/>
                <w:sz w:val="24"/>
              </w:rPr>
            </w:pPr>
            <w:r w:rsidRPr="00A56829">
              <w:rPr>
                <w:b/>
                <w:bCs/>
                <w:sz w:val="24"/>
              </w:rPr>
              <w:t>634039,6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  <w:lang w:val="en-US"/>
              </w:rPr>
              <w:t>C</w:t>
            </w:r>
            <w:r w:rsidRPr="00A56829">
              <w:rPr>
                <w:sz w:val="24"/>
              </w:rPr>
              <w:t>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250,0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созданию и</w:t>
            </w:r>
            <w:r w:rsidRPr="00A56829">
              <w:rPr>
                <w:sz w:val="24"/>
              </w:rPr>
              <w:br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 xml:space="preserve">                 1665,8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>Субвенции бюджетам</w:t>
            </w:r>
            <w:r w:rsidRPr="00A56829">
              <w:rPr>
                <w:sz w:val="24"/>
              </w:rPr>
              <w:br/>
              <w:t xml:space="preserve">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7141,1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поддержке</w:t>
            </w:r>
            <w:r w:rsidRPr="00A56829">
              <w:rPr>
                <w:sz w:val="24"/>
              </w:rPr>
              <w:br/>
              <w:t>сельскохозяйственного производства в Краснодарском крае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1234,6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1328,6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ведению учета граждан</w:t>
            </w:r>
            <w:r w:rsidRPr="00A56829">
              <w:rPr>
                <w:sz w:val="24"/>
              </w:rPr>
              <w:br/>
              <w:t>отдельных категорий в качестве нуждающихся  в жилых помещениях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617,1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66,0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color w:val="C00000"/>
                <w:sz w:val="24"/>
              </w:rPr>
            </w:pPr>
            <w:r w:rsidRPr="00A56829">
              <w:rPr>
                <w:sz w:val="24"/>
              </w:rPr>
              <w:t>2 02 30029 05 0000 150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выплаты</w:t>
            </w:r>
            <w:r w:rsidRPr="00A56829">
              <w:rPr>
                <w:sz w:val="24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color w:val="FF0000"/>
                <w:sz w:val="24"/>
              </w:rPr>
              <w:t xml:space="preserve">                  </w:t>
            </w:r>
            <w:r w:rsidRPr="00A56829">
              <w:rPr>
                <w:sz w:val="24"/>
              </w:rPr>
              <w:t>6817,2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617,3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и</w:t>
            </w:r>
            <w:r w:rsidRPr="00A56829">
              <w:rPr>
                <w:sz w:val="24"/>
              </w:rPr>
              <w:br/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2620,8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33,1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bCs/>
                <w:sz w:val="24"/>
              </w:rPr>
              <w:t>Субвенции бюджетам муниципальных образований на осуществление отдельных государственных полномочий по формированию и утверждению списков граждан РФ , пострадавших в результате чрезвычайных ситуаций регионального и межмуниципального характера на территории Краснодарского края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66,0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2 02 30027 05 0000 150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</w:t>
            </w:r>
          </w:p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>на воспитание в приемную семью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25965,2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2 02 30027 05 0000 150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приемным родителям за</w:t>
            </w:r>
            <w:r w:rsidRPr="00A56829">
              <w:rPr>
                <w:sz w:val="24"/>
              </w:rPr>
              <w:br/>
              <w:t>оказание услуг по воспитанию приемных детей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23219,0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9797,1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305,7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493,0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bCs/>
                <w:sz w:val="24"/>
              </w:rPr>
              <w:t>Субвенции бюджетам муниципальных образований на осуществление отдельных государственных полномочий по строительству и реконструкции объектов здравоохранения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12686,2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>Субвенции бюджетам муниципальных образований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847,0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государственных полномочий по предупреждению и ликвидации  болезней животных, их лечению, защите населения от болезней, общих  для человека и животных, в части регулирования численности безнадзорных животных на территории муниципальных </w:t>
            </w:r>
          </w:p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>образований Краснодарского края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16,0</w:t>
            </w:r>
          </w:p>
        </w:tc>
      </w:tr>
      <w:tr w:rsidR="00835162" w:rsidRPr="00A56829" w:rsidTr="00A56829">
        <w:trPr>
          <w:trHeight w:val="48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E64967" w:rsidRDefault="00835162" w:rsidP="00A56829">
            <w:pPr>
              <w:jc w:val="right"/>
              <w:rPr>
                <w:sz w:val="24"/>
              </w:rPr>
            </w:pPr>
            <w:r w:rsidRPr="00E64967">
              <w:rPr>
                <w:sz w:val="24"/>
              </w:rPr>
              <w:t>508047,3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sz w:val="24"/>
              </w:rPr>
            </w:pPr>
            <w:r w:rsidRPr="00A56829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sz w:val="24"/>
              </w:rPr>
            </w:pPr>
            <w:r w:rsidRPr="00A56829">
              <w:rPr>
                <w:sz w:val="24"/>
              </w:rPr>
              <w:t>1490,8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  <w:r w:rsidRPr="00A56829">
              <w:rPr>
                <w:bCs/>
                <w:sz w:val="24"/>
              </w:rPr>
              <w:t>Субвенции</w:t>
            </w:r>
            <w:r w:rsidRPr="00A56829">
              <w:rPr>
                <w:sz w:val="24"/>
              </w:rPr>
              <w:t xml:space="preserve"> бюджетам муниципальных образований на осуществление  полномочий по обеспечению жилыми помещениями детей-сирот и детей, оставшихся без попечения родителей в соответствии с Законом Краснодарского края « Об обеспечении дополнительных гарантий прав на имущество и жилое помещение детей-сирот и детей, оставшихся без попечения родителей»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color w:val="FF0000"/>
                <w:sz w:val="24"/>
              </w:rPr>
              <w:t xml:space="preserve">               </w:t>
            </w:r>
            <w:r w:rsidRPr="00A56829">
              <w:rPr>
                <w:sz w:val="24"/>
              </w:rPr>
              <w:t>23242,5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202 35082 05 0000 150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Cs/>
                <w:sz w:val="24"/>
              </w:rPr>
            </w:pPr>
            <w:r w:rsidRPr="00A56829">
              <w:rPr>
                <w:bCs/>
                <w:sz w:val="24"/>
              </w:rPr>
              <w:t>Субвенции бюджетам муниципальных районов на обеспечение предоставления жилых помещений детям- сиротам 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 xml:space="preserve">                5462,3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sz w:val="24"/>
              </w:rPr>
              <w:t>2 02 35120 05 0000 150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Cs/>
                <w:sz w:val="24"/>
              </w:rPr>
            </w:pPr>
            <w:r w:rsidRPr="00A56829">
              <w:rPr>
                <w:bCs/>
                <w:sz w:val="24"/>
              </w:rPr>
              <w:t>Субвенции</w:t>
            </w:r>
            <w:r w:rsidRPr="00A56829">
              <w:rPr>
                <w:sz w:val="24"/>
              </w:rPr>
              <w:t xml:space="preserve"> бюджетам муниципальных образований на осуществление 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color w:val="FF0000"/>
                <w:sz w:val="24"/>
              </w:rPr>
              <w:t xml:space="preserve">                      </w:t>
            </w:r>
            <w:r w:rsidRPr="00A56829">
              <w:rPr>
                <w:sz w:val="24"/>
              </w:rPr>
              <w:t>9,9</w:t>
            </w: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</w:p>
        </w:tc>
      </w:tr>
      <w:tr w:rsidR="00835162" w:rsidRPr="00A56829" w:rsidTr="00A5682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rPr>
                <w:sz w:val="24"/>
              </w:rPr>
            </w:pPr>
            <w:r w:rsidRPr="00A56829">
              <w:rPr>
                <w:b/>
                <w:bCs/>
                <w:sz w:val="24"/>
              </w:rPr>
              <w:t>2 02 40014 05 0000 150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162" w:rsidRPr="00A56829" w:rsidRDefault="00835162" w:rsidP="00A56829">
            <w:pPr>
              <w:jc w:val="both"/>
              <w:rPr>
                <w:b/>
                <w:bCs/>
                <w:sz w:val="24"/>
              </w:rPr>
            </w:pPr>
            <w:r w:rsidRPr="00A56829">
              <w:rPr>
                <w:b/>
                <w:bCs/>
                <w:sz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56829" w:rsidRDefault="00835162" w:rsidP="00A56829">
            <w:pPr>
              <w:jc w:val="right"/>
              <w:rPr>
                <w:b/>
                <w:bCs/>
                <w:sz w:val="24"/>
              </w:rPr>
            </w:pPr>
            <w:r w:rsidRPr="00A56829">
              <w:rPr>
                <w:b/>
                <w:bCs/>
                <w:sz w:val="24"/>
              </w:rPr>
              <w:t>555,6</w:t>
            </w:r>
          </w:p>
        </w:tc>
      </w:tr>
    </w:tbl>
    <w:p w:rsidR="00835162" w:rsidRDefault="00835162" w:rsidP="00A56829">
      <w:pPr>
        <w:rPr>
          <w:szCs w:val="28"/>
        </w:rPr>
      </w:pPr>
    </w:p>
    <w:p w:rsidR="00835162" w:rsidRDefault="00835162" w:rsidP="00A56829">
      <w:pPr>
        <w:rPr>
          <w:szCs w:val="28"/>
        </w:rPr>
      </w:pPr>
    </w:p>
    <w:p w:rsidR="00835162" w:rsidRPr="00F04B8B" w:rsidRDefault="00835162" w:rsidP="00A56829">
      <w:pPr>
        <w:rPr>
          <w:szCs w:val="28"/>
        </w:rPr>
      </w:pPr>
    </w:p>
    <w:p w:rsidR="00835162" w:rsidRPr="00F04B8B" w:rsidRDefault="00835162" w:rsidP="00A56829">
      <w:pPr>
        <w:rPr>
          <w:szCs w:val="28"/>
        </w:rPr>
      </w:pPr>
      <w:r w:rsidRPr="00F04B8B">
        <w:rPr>
          <w:szCs w:val="28"/>
        </w:rPr>
        <w:t>Заместитель главы муниципального</w:t>
      </w:r>
    </w:p>
    <w:p w:rsidR="00835162" w:rsidRPr="00F04B8B" w:rsidRDefault="00835162" w:rsidP="00A56829">
      <w:pPr>
        <w:rPr>
          <w:szCs w:val="28"/>
        </w:rPr>
      </w:pPr>
      <w:r>
        <w:rPr>
          <w:szCs w:val="28"/>
        </w:rPr>
        <w:t>образования Выселковский район,</w:t>
      </w:r>
    </w:p>
    <w:p w:rsidR="00835162" w:rsidRPr="00F04B8B" w:rsidRDefault="00835162" w:rsidP="00A56829">
      <w:pPr>
        <w:rPr>
          <w:szCs w:val="28"/>
        </w:rPr>
      </w:pPr>
      <w:r>
        <w:rPr>
          <w:szCs w:val="28"/>
        </w:rPr>
        <w:t>н</w:t>
      </w:r>
      <w:r w:rsidRPr="00F04B8B">
        <w:rPr>
          <w:szCs w:val="28"/>
        </w:rPr>
        <w:t>ачальник финансового управления</w:t>
      </w:r>
    </w:p>
    <w:p w:rsidR="00835162" w:rsidRPr="00F04B8B" w:rsidRDefault="00835162" w:rsidP="00A56829">
      <w:pPr>
        <w:rPr>
          <w:szCs w:val="28"/>
        </w:rPr>
      </w:pPr>
      <w:r w:rsidRPr="00F04B8B">
        <w:rPr>
          <w:szCs w:val="28"/>
        </w:rPr>
        <w:t>администрации муниципального</w:t>
      </w:r>
    </w:p>
    <w:p w:rsidR="00835162" w:rsidRPr="00F04B8B" w:rsidRDefault="00835162" w:rsidP="00A56829">
      <w:pPr>
        <w:rPr>
          <w:szCs w:val="28"/>
        </w:rPr>
      </w:pPr>
      <w:r w:rsidRPr="00F04B8B">
        <w:rPr>
          <w:szCs w:val="28"/>
        </w:rPr>
        <w:t xml:space="preserve">образования Выселковский район                                            </w:t>
      </w:r>
      <w:r>
        <w:rPr>
          <w:szCs w:val="28"/>
        </w:rPr>
        <w:t xml:space="preserve">     </w:t>
      </w:r>
      <w:r w:rsidRPr="00F04B8B">
        <w:rPr>
          <w:szCs w:val="28"/>
        </w:rPr>
        <w:t>И.А.Колесникова</w:t>
      </w: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tbl>
      <w:tblPr>
        <w:tblW w:w="9639" w:type="dxa"/>
        <w:tblLayout w:type="fixed"/>
        <w:tblLook w:val="00A0"/>
      </w:tblPr>
      <w:tblGrid>
        <w:gridCol w:w="9639"/>
      </w:tblGrid>
      <w:tr w:rsidR="00835162" w:rsidRPr="00593D77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593D77" w:rsidRDefault="00835162" w:rsidP="002950A2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№ 7</w:t>
            </w:r>
          </w:p>
        </w:tc>
      </w:tr>
      <w:tr w:rsidR="00835162" w:rsidRPr="00ED24F1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Default="00835162" w:rsidP="0029711D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835162" w:rsidRPr="00ED24F1" w:rsidRDefault="00835162" w:rsidP="0029711D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835162" w:rsidRPr="00DA7D5E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DA7D5E" w:rsidRDefault="00835162" w:rsidP="0029711D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</w:t>
            </w:r>
            <w:r w:rsidRPr="00593D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593D77">
              <w:rPr>
                <w:szCs w:val="28"/>
              </w:rPr>
              <w:t>Выселковский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835162" w:rsidRPr="00E21664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E21664" w:rsidRDefault="00835162" w:rsidP="002D4217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от  09 июля   2019 года    №  3-292</w:t>
            </w:r>
          </w:p>
        </w:tc>
      </w:tr>
    </w:tbl>
    <w:p w:rsidR="00835162" w:rsidRDefault="00835162" w:rsidP="002950A2">
      <w:pPr>
        <w:ind w:left="4248"/>
        <w:rPr>
          <w:sz w:val="24"/>
        </w:rPr>
      </w:pPr>
    </w:p>
    <w:p w:rsidR="00835162" w:rsidRDefault="00835162" w:rsidP="002950A2">
      <w:pPr>
        <w:ind w:left="4248"/>
        <w:rPr>
          <w:sz w:val="24"/>
        </w:rPr>
      </w:pPr>
    </w:p>
    <w:p w:rsidR="00835162" w:rsidRDefault="00835162" w:rsidP="002950A2">
      <w:pPr>
        <w:ind w:left="4248"/>
        <w:rPr>
          <w:sz w:val="24"/>
        </w:rPr>
      </w:pPr>
    </w:p>
    <w:p w:rsidR="00835162" w:rsidRPr="002950A2" w:rsidRDefault="00835162" w:rsidP="002950A2">
      <w:pPr>
        <w:jc w:val="center"/>
        <w:rPr>
          <w:b/>
          <w:szCs w:val="28"/>
        </w:rPr>
      </w:pPr>
      <w:r w:rsidRPr="002950A2">
        <w:rPr>
          <w:b/>
          <w:szCs w:val="28"/>
        </w:rPr>
        <w:t>Нормативы распределения доходов между бюджетом</w:t>
      </w:r>
    </w:p>
    <w:p w:rsidR="00835162" w:rsidRDefault="00835162" w:rsidP="002950A2">
      <w:pPr>
        <w:jc w:val="center"/>
        <w:rPr>
          <w:b/>
          <w:szCs w:val="28"/>
        </w:rPr>
      </w:pPr>
      <w:r w:rsidRPr="002950A2">
        <w:rPr>
          <w:b/>
          <w:szCs w:val="28"/>
        </w:rPr>
        <w:t xml:space="preserve"> муниципального образования Выселковский район и</w:t>
      </w:r>
    </w:p>
    <w:p w:rsidR="00835162" w:rsidRDefault="00835162" w:rsidP="002950A2">
      <w:pPr>
        <w:jc w:val="center"/>
        <w:rPr>
          <w:b/>
          <w:szCs w:val="28"/>
        </w:rPr>
      </w:pPr>
      <w:r w:rsidRPr="002950A2">
        <w:rPr>
          <w:b/>
          <w:szCs w:val="28"/>
        </w:rPr>
        <w:t xml:space="preserve"> бюджетами сельских поселений  на 2019 год и на плановый </w:t>
      </w:r>
    </w:p>
    <w:p w:rsidR="00835162" w:rsidRPr="002950A2" w:rsidRDefault="00835162" w:rsidP="002950A2">
      <w:pPr>
        <w:jc w:val="center"/>
        <w:rPr>
          <w:b/>
          <w:szCs w:val="28"/>
        </w:rPr>
      </w:pPr>
      <w:r w:rsidRPr="002950A2">
        <w:rPr>
          <w:b/>
          <w:szCs w:val="28"/>
        </w:rPr>
        <w:t>период 2020  и 2021 годов</w:t>
      </w:r>
    </w:p>
    <w:p w:rsidR="00835162" w:rsidRDefault="00835162" w:rsidP="000336F2">
      <w:pPr>
        <w:ind w:left="4248"/>
        <w:rPr>
          <w:sz w:val="24"/>
        </w:rPr>
      </w:pPr>
    </w:p>
    <w:p w:rsidR="00835162" w:rsidRPr="00B47544" w:rsidRDefault="00835162" w:rsidP="00B47544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</w:t>
      </w:r>
      <w:r w:rsidRPr="00B47544">
        <w:rPr>
          <w:sz w:val="24"/>
        </w:rPr>
        <w:t>(проценты)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0"/>
        <w:gridCol w:w="2135"/>
        <w:gridCol w:w="1984"/>
      </w:tblGrid>
      <w:tr w:rsidR="00835162" w:rsidRPr="00B47544" w:rsidTr="00B47544">
        <w:tc>
          <w:tcPr>
            <w:tcW w:w="5520" w:type="dxa"/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Наименование дохода</w:t>
            </w:r>
          </w:p>
        </w:tc>
        <w:tc>
          <w:tcPr>
            <w:tcW w:w="2135" w:type="dxa"/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Бюджет муниципального образования Выселковский район</w:t>
            </w:r>
          </w:p>
        </w:tc>
        <w:tc>
          <w:tcPr>
            <w:tcW w:w="1984" w:type="dxa"/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Бюджеты сельских поселений Выселковского района</w:t>
            </w:r>
          </w:p>
        </w:tc>
      </w:tr>
      <w:tr w:rsidR="00835162" w:rsidRPr="00B47544" w:rsidTr="00B47544">
        <w:tc>
          <w:tcPr>
            <w:tcW w:w="5520" w:type="dxa"/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</w:t>
            </w:r>
          </w:p>
        </w:tc>
        <w:tc>
          <w:tcPr>
            <w:tcW w:w="2135" w:type="dxa"/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2</w:t>
            </w:r>
          </w:p>
        </w:tc>
        <w:tc>
          <w:tcPr>
            <w:tcW w:w="1984" w:type="dxa"/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3</w:t>
            </w:r>
          </w:p>
        </w:tc>
      </w:tr>
      <w:tr w:rsidR="00835162" w:rsidRPr="00B47544" w:rsidTr="00B47544">
        <w:tc>
          <w:tcPr>
            <w:tcW w:w="5520" w:type="dxa"/>
            <w:tcBorders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  <w:r w:rsidRPr="00B47544">
              <w:rPr>
                <w:b/>
                <w:sz w:val="24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2135" w:type="dxa"/>
            <w:tcBorders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  <w:r w:rsidRPr="00B47544">
              <w:rPr>
                <w:b/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  <w:r w:rsidRPr="00B47544">
              <w:rPr>
                <w:b/>
                <w:sz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Прочие доходы от компенсации затрат бюджетов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  <w:r w:rsidRPr="00B47544">
              <w:rPr>
                <w:b/>
                <w:sz w:val="24"/>
              </w:rPr>
              <w:t>Административные платежи и сборы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 xml:space="preserve">Платежи, взимаемые органами управления </w:t>
            </w:r>
          </w:p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(организациями) поселений за выполнение определенных функций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  <w:r w:rsidRPr="00B47544">
              <w:rPr>
                <w:b/>
                <w:sz w:val="24"/>
              </w:rPr>
              <w:t>Штрафы, санкции, возмещение ущерба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  <w:r w:rsidRPr="00B47544">
              <w:rPr>
                <w:b/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  <w:r w:rsidRPr="00B47544">
              <w:rPr>
                <w:b/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  <w:r w:rsidRPr="00B47544">
              <w:rPr>
                <w:b/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  <w:r w:rsidRPr="00B47544">
              <w:rPr>
                <w:b/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Поступление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Поступление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b/>
                <w:sz w:val="24"/>
              </w:rPr>
            </w:pPr>
            <w:r w:rsidRPr="00B47544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Прочие неналоговые доходы бюджетов сельских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</w:tr>
      <w:tr w:rsidR="00835162" w:rsidRPr="00B47544" w:rsidTr="00B47544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both"/>
              <w:rPr>
                <w:sz w:val="24"/>
              </w:rPr>
            </w:pPr>
            <w:r w:rsidRPr="00B47544">
              <w:rPr>
                <w:sz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B47544" w:rsidRDefault="00835162" w:rsidP="0029711D">
            <w:pPr>
              <w:jc w:val="center"/>
              <w:rPr>
                <w:sz w:val="24"/>
              </w:rPr>
            </w:pPr>
            <w:r w:rsidRPr="00B47544">
              <w:rPr>
                <w:sz w:val="24"/>
              </w:rPr>
              <w:t>100</w:t>
            </w:r>
          </w:p>
        </w:tc>
      </w:tr>
    </w:tbl>
    <w:p w:rsidR="00835162" w:rsidRPr="00B47544" w:rsidRDefault="00835162" w:rsidP="000336F2">
      <w:pPr>
        <w:ind w:left="4248"/>
        <w:rPr>
          <w:szCs w:val="28"/>
        </w:rPr>
      </w:pPr>
    </w:p>
    <w:p w:rsidR="00835162" w:rsidRPr="00B47544" w:rsidRDefault="00835162" w:rsidP="000336F2">
      <w:pPr>
        <w:ind w:left="4248"/>
        <w:rPr>
          <w:szCs w:val="28"/>
        </w:rPr>
      </w:pPr>
    </w:p>
    <w:p w:rsidR="00835162" w:rsidRPr="00B47544" w:rsidRDefault="00835162" w:rsidP="000336F2">
      <w:pPr>
        <w:ind w:left="4248"/>
        <w:rPr>
          <w:szCs w:val="28"/>
        </w:rPr>
      </w:pPr>
    </w:p>
    <w:p w:rsidR="00835162" w:rsidRPr="00F04B8B" w:rsidRDefault="00835162" w:rsidP="00B47544">
      <w:pPr>
        <w:rPr>
          <w:szCs w:val="28"/>
        </w:rPr>
      </w:pPr>
      <w:r w:rsidRPr="00F04B8B">
        <w:rPr>
          <w:szCs w:val="28"/>
        </w:rPr>
        <w:t>Заместитель главы муниципального</w:t>
      </w:r>
    </w:p>
    <w:p w:rsidR="00835162" w:rsidRPr="00F04B8B" w:rsidRDefault="00835162" w:rsidP="00B47544">
      <w:pPr>
        <w:rPr>
          <w:szCs w:val="28"/>
        </w:rPr>
      </w:pPr>
      <w:r>
        <w:rPr>
          <w:szCs w:val="28"/>
        </w:rPr>
        <w:t>образования Выселковский район,</w:t>
      </w:r>
    </w:p>
    <w:p w:rsidR="00835162" w:rsidRPr="00F04B8B" w:rsidRDefault="00835162" w:rsidP="00B47544">
      <w:pPr>
        <w:rPr>
          <w:szCs w:val="28"/>
        </w:rPr>
      </w:pPr>
      <w:r>
        <w:rPr>
          <w:szCs w:val="28"/>
        </w:rPr>
        <w:t>н</w:t>
      </w:r>
      <w:r w:rsidRPr="00F04B8B">
        <w:rPr>
          <w:szCs w:val="28"/>
        </w:rPr>
        <w:t>ачальник финансового управления</w:t>
      </w:r>
    </w:p>
    <w:p w:rsidR="00835162" w:rsidRPr="00F04B8B" w:rsidRDefault="00835162" w:rsidP="00B47544">
      <w:pPr>
        <w:rPr>
          <w:szCs w:val="28"/>
        </w:rPr>
      </w:pPr>
      <w:r w:rsidRPr="00F04B8B">
        <w:rPr>
          <w:szCs w:val="28"/>
        </w:rPr>
        <w:t>администрации муниципального</w:t>
      </w:r>
    </w:p>
    <w:p w:rsidR="00835162" w:rsidRPr="00F04B8B" w:rsidRDefault="00835162" w:rsidP="00B47544">
      <w:pPr>
        <w:rPr>
          <w:szCs w:val="28"/>
        </w:rPr>
      </w:pPr>
      <w:r w:rsidRPr="00F04B8B">
        <w:rPr>
          <w:szCs w:val="28"/>
        </w:rPr>
        <w:t xml:space="preserve">образования Выселковский район                                            </w:t>
      </w:r>
      <w:r>
        <w:rPr>
          <w:szCs w:val="28"/>
        </w:rPr>
        <w:t xml:space="preserve">     </w:t>
      </w:r>
      <w:r w:rsidRPr="00F04B8B">
        <w:rPr>
          <w:szCs w:val="28"/>
        </w:rPr>
        <w:t>И.А.Колесникова</w:t>
      </w: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tbl>
      <w:tblPr>
        <w:tblW w:w="9639" w:type="dxa"/>
        <w:tblLayout w:type="fixed"/>
        <w:tblLook w:val="00A0"/>
      </w:tblPr>
      <w:tblGrid>
        <w:gridCol w:w="9639"/>
      </w:tblGrid>
      <w:tr w:rsidR="00835162" w:rsidRPr="00593D77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593D77" w:rsidRDefault="00835162" w:rsidP="00EB3F0F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№ 8</w:t>
            </w:r>
          </w:p>
        </w:tc>
      </w:tr>
      <w:tr w:rsidR="00835162" w:rsidRPr="00ED24F1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Default="00835162" w:rsidP="0029711D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835162" w:rsidRPr="00ED24F1" w:rsidRDefault="00835162" w:rsidP="0029711D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835162" w:rsidRPr="00DA7D5E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DA7D5E" w:rsidRDefault="00835162" w:rsidP="0029711D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</w:t>
            </w:r>
            <w:r w:rsidRPr="00593D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593D77">
              <w:rPr>
                <w:szCs w:val="28"/>
              </w:rPr>
              <w:t>Выселковский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835162" w:rsidRPr="00E21664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E21664" w:rsidRDefault="00835162" w:rsidP="0029711D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от  09 июля   2019 года    №  3-292</w:t>
            </w:r>
          </w:p>
        </w:tc>
      </w:tr>
    </w:tbl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EB3F0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Распределение бюджетных ассигнований</w:t>
      </w:r>
    </w:p>
    <w:p w:rsidR="00835162" w:rsidRDefault="00835162" w:rsidP="00EB3F0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 разделам и подразделам классификации расходов</w:t>
      </w:r>
    </w:p>
    <w:p w:rsidR="00835162" w:rsidRDefault="00835162" w:rsidP="00EB3F0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бюджетов на 2019 год</w:t>
      </w:r>
    </w:p>
    <w:p w:rsidR="00835162" w:rsidRDefault="00835162" w:rsidP="000336F2">
      <w:pPr>
        <w:ind w:left="4248"/>
        <w:rPr>
          <w:sz w:val="24"/>
        </w:rPr>
      </w:pPr>
    </w:p>
    <w:p w:rsidR="00835162" w:rsidRPr="00FD616E" w:rsidRDefault="00835162" w:rsidP="00EB3F0F">
      <w:pPr>
        <w:rPr>
          <w:bCs/>
          <w:sz w:val="24"/>
        </w:rPr>
      </w:pPr>
      <w:r w:rsidRPr="00FD616E">
        <w:rPr>
          <w:b/>
          <w:bCs/>
          <w:sz w:val="24"/>
        </w:rPr>
        <w:t xml:space="preserve">                                                                                                             </w:t>
      </w:r>
      <w:r>
        <w:rPr>
          <w:b/>
          <w:bCs/>
          <w:sz w:val="24"/>
        </w:rPr>
        <w:t xml:space="preserve">                   </w:t>
      </w:r>
      <w:r w:rsidRPr="00FD616E">
        <w:rPr>
          <w:b/>
          <w:bCs/>
          <w:sz w:val="24"/>
        </w:rPr>
        <w:t xml:space="preserve"> </w:t>
      </w:r>
      <w:r w:rsidRPr="00FD616E">
        <w:rPr>
          <w:bCs/>
          <w:sz w:val="24"/>
        </w:rPr>
        <w:t>(тыс.рублей)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940"/>
        <w:gridCol w:w="506"/>
        <w:gridCol w:w="574"/>
        <w:gridCol w:w="1800"/>
      </w:tblGrid>
      <w:tr w:rsidR="00835162" w:rsidRPr="006639C3" w:rsidTr="0029711D">
        <w:tc>
          <w:tcPr>
            <w:tcW w:w="648" w:type="dxa"/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№</w:t>
            </w: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п/п</w:t>
            </w:r>
          </w:p>
        </w:tc>
        <w:tc>
          <w:tcPr>
            <w:tcW w:w="5940" w:type="dxa"/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                         наименование</w:t>
            </w:r>
          </w:p>
        </w:tc>
        <w:tc>
          <w:tcPr>
            <w:tcW w:w="506" w:type="dxa"/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Рз</w:t>
            </w:r>
          </w:p>
        </w:tc>
        <w:tc>
          <w:tcPr>
            <w:tcW w:w="574" w:type="dxa"/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ПР</w:t>
            </w:r>
          </w:p>
        </w:tc>
        <w:tc>
          <w:tcPr>
            <w:tcW w:w="1800" w:type="dxa"/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    </w:t>
            </w: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  сумма</w:t>
            </w:r>
          </w:p>
        </w:tc>
      </w:tr>
      <w:tr w:rsidR="00835162" w:rsidRPr="006639C3" w:rsidTr="0029711D">
        <w:tc>
          <w:tcPr>
            <w:tcW w:w="648" w:type="dxa"/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1</w:t>
            </w:r>
          </w:p>
        </w:tc>
        <w:tc>
          <w:tcPr>
            <w:tcW w:w="5940" w:type="dxa"/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                                2</w:t>
            </w:r>
          </w:p>
        </w:tc>
        <w:tc>
          <w:tcPr>
            <w:tcW w:w="506" w:type="dxa"/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3</w:t>
            </w:r>
          </w:p>
        </w:tc>
        <w:tc>
          <w:tcPr>
            <w:tcW w:w="574" w:type="dxa"/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4</w:t>
            </w:r>
          </w:p>
        </w:tc>
        <w:tc>
          <w:tcPr>
            <w:tcW w:w="1800" w:type="dxa"/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         5</w:t>
            </w:r>
          </w:p>
        </w:tc>
      </w:tr>
      <w:tr w:rsidR="00835162" w:rsidRPr="006639C3" w:rsidTr="0029711D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Всего расходов</w:t>
            </w:r>
          </w:p>
        </w:tc>
        <w:tc>
          <w:tcPr>
            <w:tcW w:w="506" w:type="dxa"/>
            <w:tcBorders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835162" w:rsidRPr="008205C8" w:rsidRDefault="00835162" w:rsidP="002971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1270512,0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  <w:lang w:val="en-US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 в  том числе: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1141</w:t>
            </w:r>
            <w:r>
              <w:rPr>
                <w:b/>
                <w:szCs w:val="28"/>
                <w:lang w:val="en-US"/>
              </w:rPr>
              <w:t>7</w:t>
            </w:r>
            <w:r>
              <w:rPr>
                <w:b/>
                <w:szCs w:val="28"/>
              </w:rPr>
              <w:t>5,3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  <w:lang w:val="en-US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1991,3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56623,8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Судебная система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9,9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18010,2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Резервные фонды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  <w:lang w:val="en-US"/>
              </w:rPr>
            </w:pPr>
            <w:r w:rsidRPr="006639C3">
              <w:rPr>
                <w:szCs w:val="28"/>
                <w:lang w:val="en-US"/>
              </w:rPr>
              <w:t>200</w:t>
            </w:r>
            <w:r w:rsidRPr="006639C3">
              <w:rPr>
                <w:szCs w:val="28"/>
              </w:rPr>
              <w:t>0,0</w:t>
            </w:r>
          </w:p>
          <w:p w:rsidR="00835162" w:rsidRPr="006639C3" w:rsidRDefault="00835162" w:rsidP="0029711D">
            <w:pPr>
              <w:jc w:val="center"/>
              <w:rPr>
                <w:szCs w:val="28"/>
                <w:lang w:val="en-US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35540,1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2.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Национальная оборона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50,0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Мобилизационная подготовка экономики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50,0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3.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b/>
                <w:bCs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8373,6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8373,6</w:t>
            </w:r>
          </w:p>
        </w:tc>
      </w:tr>
      <w:tr w:rsidR="00835162" w:rsidRPr="006639C3" w:rsidTr="0029711D">
        <w:trPr>
          <w:trHeight w:val="295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4.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b/>
                <w:bCs/>
                <w:szCs w:val="28"/>
              </w:rPr>
              <w:t>Национальная экономика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13272,7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7157,1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1850,6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6639C3">
              <w:rPr>
                <w:szCs w:val="28"/>
              </w:rPr>
              <w:t>2</w:t>
            </w:r>
            <w:r>
              <w:rPr>
                <w:szCs w:val="28"/>
              </w:rPr>
              <w:t>65</w:t>
            </w:r>
            <w:r w:rsidRPr="006639C3">
              <w:rPr>
                <w:szCs w:val="28"/>
              </w:rPr>
              <w:t>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5.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Жилищно-коммунальное хозяйство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4700,0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Жилищное хозяйство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1400,0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Благоустройство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  <w:lang w:val="en-US"/>
              </w:rPr>
            </w:pPr>
            <w:r w:rsidRPr="006639C3">
              <w:rPr>
                <w:szCs w:val="28"/>
              </w:rPr>
              <w:t>3300,0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6.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b/>
                <w:bCs/>
                <w:szCs w:val="28"/>
              </w:rPr>
              <w:t>Образование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98</w:t>
            </w:r>
            <w:r>
              <w:rPr>
                <w:b/>
                <w:szCs w:val="28"/>
                <w:lang w:val="en-US"/>
              </w:rPr>
              <w:t>20</w:t>
            </w:r>
            <w:r>
              <w:rPr>
                <w:b/>
                <w:szCs w:val="28"/>
              </w:rPr>
              <w:t>80,8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Cs/>
                <w:szCs w:val="28"/>
              </w:rPr>
            </w:pPr>
            <w:r w:rsidRPr="006639C3">
              <w:rPr>
                <w:bCs/>
                <w:szCs w:val="28"/>
              </w:rPr>
              <w:t>Дошкольное образование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295524,5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Cs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szCs w:val="28"/>
              </w:rPr>
              <w:t>Общее образование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434020,1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Дополнительное образование детей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  <w:lang w:val="en-US"/>
              </w:rPr>
            </w:pPr>
            <w:r w:rsidRPr="006639C3">
              <w:rPr>
                <w:szCs w:val="28"/>
                <w:lang w:val="en-US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  <w:lang w:val="en-US"/>
              </w:rPr>
            </w:pPr>
            <w:r w:rsidRPr="006639C3">
              <w:rPr>
                <w:szCs w:val="28"/>
                <w:lang w:val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169593,1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 xml:space="preserve">Молодежная политика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9224,2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Другие вопросы в области образования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73718,9</w:t>
            </w:r>
          </w:p>
        </w:tc>
      </w:tr>
      <w:tr w:rsidR="00835162" w:rsidRPr="006639C3" w:rsidTr="0029711D">
        <w:trPr>
          <w:trHeight w:val="454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7.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b/>
                <w:bCs/>
                <w:szCs w:val="28"/>
              </w:rPr>
              <w:t xml:space="preserve">Культура, кинематография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766</w:t>
            </w:r>
            <w:r w:rsidRPr="006639C3">
              <w:rPr>
                <w:b/>
                <w:szCs w:val="28"/>
              </w:rPr>
              <w:t>9</w:t>
            </w:r>
            <w:r>
              <w:rPr>
                <w:b/>
                <w:szCs w:val="28"/>
              </w:rPr>
              <w:t>,8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Cs/>
                <w:szCs w:val="28"/>
              </w:rPr>
            </w:pPr>
            <w:r w:rsidRPr="006639C3">
              <w:rPr>
                <w:bCs/>
                <w:szCs w:val="28"/>
              </w:rPr>
              <w:t>Культура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4065,3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Cs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3604,5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8.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Cs/>
                <w:szCs w:val="28"/>
              </w:rPr>
            </w:pPr>
            <w:r w:rsidRPr="006639C3">
              <w:rPr>
                <w:b/>
                <w:bCs/>
                <w:szCs w:val="28"/>
              </w:rPr>
              <w:t>Здравоохранение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12686,2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Амбулаторная помощь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12686,2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9.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Социальная политика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89</w:t>
            </w:r>
            <w:r>
              <w:rPr>
                <w:b/>
                <w:szCs w:val="28"/>
              </w:rPr>
              <w:t>008</w:t>
            </w:r>
            <w:r w:rsidRPr="006639C3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7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Пенсионное обеспечение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17</w:t>
            </w:r>
            <w:r>
              <w:rPr>
                <w:szCs w:val="28"/>
              </w:rPr>
              <w:t>52</w:t>
            </w:r>
            <w:r w:rsidRPr="006639C3">
              <w:rPr>
                <w:szCs w:val="28"/>
              </w:rPr>
              <w:t>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1344,0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Охрана семьи и детства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85</w:t>
            </w:r>
            <w:r>
              <w:rPr>
                <w:szCs w:val="28"/>
              </w:rPr>
              <w:t>504</w:t>
            </w:r>
            <w:r w:rsidRPr="006639C3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EB3F0F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  <w:lang w:val="en-US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  <w:lang w:val="en-US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  <w:r w:rsidRPr="006639C3">
              <w:rPr>
                <w:szCs w:val="28"/>
              </w:rPr>
              <w:t>7,8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10.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Физическая культура и спорт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Pr="006639C3">
              <w:rPr>
                <w:b/>
                <w:szCs w:val="28"/>
              </w:rPr>
              <w:t>000,0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Физическая культура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6639C3">
              <w:rPr>
                <w:szCs w:val="28"/>
              </w:rPr>
              <w:t>000,0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11.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Средства массовой информации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655</w:t>
            </w:r>
            <w:r w:rsidRPr="006639C3">
              <w:rPr>
                <w:b/>
                <w:szCs w:val="28"/>
              </w:rPr>
              <w:t>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Периодическая печать и издательства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6</w:t>
            </w:r>
            <w:r>
              <w:rPr>
                <w:szCs w:val="28"/>
              </w:rPr>
              <w:t>55</w:t>
            </w:r>
            <w:r w:rsidRPr="006639C3">
              <w:rPr>
                <w:szCs w:val="28"/>
              </w:rPr>
              <w:t>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12.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17,2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17,2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13.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b/>
                <w:bCs/>
                <w:szCs w:val="28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  <w:p w:rsidR="00835162" w:rsidRPr="006639C3" w:rsidRDefault="00835162" w:rsidP="0029711D">
            <w:pPr>
              <w:rPr>
                <w:b/>
                <w:szCs w:val="28"/>
              </w:rPr>
            </w:pPr>
          </w:p>
          <w:p w:rsidR="00835162" w:rsidRPr="006639C3" w:rsidRDefault="00835162" w:rsidP="0029711D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  <w:p w:rsidR="00835162" w:rsidRPr="006639C3" w:rsidRDefault="00835162" w:rsidP="0029711D">
            <w:pPr>
              <w:rPr>
                <w:b/>
                <w:szCs w:val="28"/>
              </w:rPr>
            </w:pPr>
          </w:p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35822,7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b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</w:p>
          <w:p w:rsidR="00835162" w:rsidRPr="006639C3" w:rsidRDefault="00835162" w:rsidP="0029711D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5000,0</w:t>
            </w:r>
          </w:p>
        </w:tc>
      </w:tr>
      <w:tr w:rsidR="00835162" w:rsidRPr="006639C3" w:rsidTr="0029711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Иные дотации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rPr>
                <w:szCs w:val="28"/>
              </w:rPr>
            </w:pPr>
            <w:r w:rsidRPr="006639C3">
              <w:rPr>
                <w:szCs w:val="28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639C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30822,7</w:t>
            </w:r>
          </w:p>
        </w:tc>
      </w:tr>
    </w:tbl>
    <w:p w:rsidR="00835162" w:rsidRDefault="00835162" w:rsidP="00EB3F0F">
      <w:pPr>
        <w:rPr>
          <w:szCs w:val="28"/>
          <w:lang w:val="en-US"/>
        </w:rPr>
      </w:pPr>
    </w:p>
    <w:p w:rsidR="00835162" w:rsidRPr="00F84313" w:rsidRDefault="00835162" w:rsidP="00EB3F0F">
      <w:pPr>
        <w:rPr>
          <w:szCs w:val="28"/>
          <w:lang w:val="en-US"/>
        </w:rPr>
      </w:pPr>
    </w:p>
    <w:p w:rsidR="00835162" w:rsidRDefault="00835162" w:rsidP="00EB3F0F">
      <w:pPr>
        <w:rPr>
          <w:szCs w:val="28"/>
        </w:rPr>
      </w:pPr>
    </w:p>
    <w:p w:rsidR="00835162" w:rsidRDefault="00835162" w:rsidP="00EB3F0F">
      <w:pPr>
        <w:rPr>
          <w:szCs w:val="28"/>
        </w:rPr>
      </w:pPr>
      <w:r>
        <w:rPr>
          <w:szCs w:val="28"/>
        </w:rPr>
        <w:t xml:space="preserve">Заместитель главы муниципального </w:t>
      </w:r>
    </w:p>
    <w:p w:rsidR="00835162" w:rsidRDefault="00835162" w:rsidP="00EB3F0F">
      <w:pPr>
        <w:rPr>
          <w:szCs w:val="28"/>
        </w:rPr>
      </w:pPr>
      <w:r>
        <w:rPr>
          <w:szCs w:val="28"/>
        </w:rPr>
        <w:t xml:space="preserve">образования Выселковский район, </w:t>
      </w:r>
    </w:p>
    <w:p w:rsidR="00835162" w:rsidRDefault="00835162" w:rsidP="00EB3F0F">
      <w:pPr>
        <w:rPr>
          <w:szCs w:val="28"/>
        </w:rPr>
      </w:pPr>
      <w:r>
        <w:rPr>
          <w:szCs w:val="28"/>
        </w:rPr>
        <w:t xml:space="preserve">начальник финансового управления </w:t>
      </w:r>
    </w:p>
    <w:p w:rsidR="00835162" w:rsidRDefault="00835162" w:rsidP="00EB3F0F">
      <w:pPr>
        <w:rPr>
          <w:szCs w:val="28"/>
        </w:rPr>
      </w:pPr>
      <w:r>
        <w:rPr>
          <w:szCs w:val="28"/>
        </w:rPr>
        <w:t xml:space="preserve">администрации муниципального </w:t>
      </w:r>
    </w:p>
    <w:p w:rsidR="00835162" w:rsidRDefault="00835162" w:rsidP="00EB3F0F">
      <w:pPr>
        <w:rPr>
          <w:sz w:val="24"/>
        </w:rPr>
      </w:pPr>
      <w:r>
        <w:rPr>
          <w:szCs w:val="28"/>
        </w:rPr>
        <w:t>образования Выселковский район                                                 И.А.Колесникова</w:t>
      </w: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tbl>
      <w:tblPr>
        <w:tblW w:w="9639" w:type="dxa"/>
        <w:tblLayout w:type="fixed"/>
        <w:tblLook w:val="00A0"/>
      </w:tblPr>
      <w:tblGrid>
        <w:gridCol w:w="9639"/>
      </w:tblGrid>
      <w:tr w:rsidR="00835162" w:rsidRPr="00593D77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593D77" w:rsidRDefault="00835162" w:rsidP="00F92CEC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№ 16</w:t>
            </w:r>
          </w:p>
        </w:tc>
      </w:tr>
      <w:tr w:rsidR="00835162" w:rsidRPr="00ED24F1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Default="00835162" w:rsidP="0029711D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835162" w:rsidRPr="00ED24F1" w:rsidRDefault="00835162" w:rsidP="0029711D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835162" w:rsidRPr="00DA7D5E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DA7D5E" w:rsidRDefault="00835162" w:rsidP="0029711D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</w:t>
            </w:r>
            <w:r w:rsidRPr="00593D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593D77">
              <w:rPr>
                <w:szCs w:val="28"/>
              </w:rPr>
              <w:t>Выселковский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835162" w:rsidRPr="00E21664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E21664" w:rsidRDefault="00835162" w:rsidP="0029711D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от  09 июля   2019 года    №  3-292</w:t>
            </w:r>
          </w:p>
        </w:tc>
      </w:tr>
    </w:tbl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F92CEC">
      <w:pPr>
        <w:jc w:val="center"/>
        <w:rPr>
          <w:b/>
          <w:szCs w:val="28"/>
        </w:rPr>
      </w:pPr>
      <w:r>
        <w:rPr>
          <w:b/>
          <w:szCs w:val="28"/>
        </w:rPr>
        <w:t>Источники  внутреннего финансирования дефицита</w:t>
      </w:r>
    </w:p>
    <w:p w:rsidR="00835162" w:rsidRDefault="00835162" w:rsidP="00F92CEC">
      <w:pPr>
        <w:jc w:val="center"/>
        <w:rPr>
          <w:b/>
          <w:szCs w:val="28"/>
        </w:rPr>
      </w:pPr>
      <w:r>
        <w:rPr>
          <w:b/>
          <w:szCs w:val="28"/>
        </w:rPr>
        <w:t>районного бюджета, перечень статей источников</w:t>
      </w:r>
    </w:p>
    <w:p w:rsidR="00835162" w:rsidRDefault="00835162" w:rsidP="00F92CEC">
      <w:pPr>
        <w:jc w:val="center"/>
        <w:rPr>
          <w:b/>
          <w:szCs w:val="28"/>
        </w:rPr>
      </w:pPr>
      <w:r>
        <w:rPr>
          <w:b/>
          <w:szCs w:val="28"/>
        </w:rPr>
        <w:t>финансирования дефицитов бюджетов  на 201</w:t>
      </w:r>
      <w:r w:rsidRPr="00A46822">
        <w:rPr>
          <w:b/>
          <w:szCs w:val="28"/>
        </w:rPr>
        <w:t>9</w:t>
      </w:r>
      <w:r>
        <w:rPr>
          <w:b/>
          <w:szCs w:val="28"/>
        </w:rPr>
        <w:t xml:space="preserve"> год</w:t>
      </w: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Pr="000524D9" w:rsidRDefault="00835162" w:rsidP="00F92CEC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2"/>
        <w:gridCol w:w="4422"/>
        <w:gridCol w:w="1546"/>
      </w:tblGrid>
      <w:tr w:rsidR="00835162" w:rsidRPr="000868CC" w:rsidTr="0029711D">
        <w:tc>
          <w:tcPr>
            <w:tcW w:w="3602" w:type="dxa"/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                    код</w:t>
            </w:r>
          </w:p>
        </w:tc>
        <w:tc>
          <w:tcPr>
            <w:tcW w:w="4422" w:type="dxa"/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Наименование груп</w:t>
            </w:r>
            <w:r>
              <w:rPr>
                <w:szCs w:val="28"/>
              </w:rPr>
              <w:t xml:space="preserve">п, подгрупп, статей, подстатей и видов </w:t>
            </w:r>
            <w:r w:rsidRPr="000868CC">
              <w:rPr>
                <w:szCs w:val="28"/>
              </w:rPr>
              <w:t>источников финансирования дефицита бюджета</w:t>
            </w:r>
          </w:p>
        </w:tc>
        <w:tc>
          <w:tcPr>
            <w:tcW w:w="1546" w:type="dxa"/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сумма</w:t>
            </w:r>
          </w:p>
        </w:tc>
      </w:tr>
      <w:tr w:rsidR="00835162" w:rsidRPr="000868CC" w:rsidTr="0029711D">
        <w:tc>
          <w:tcPr>
            <w:tcW w:w="3602" w:type="dxa"/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                       1</w:t>
            </w:r>
          </w:p>
        </w:tc>
        <w:tc>
          <w:tcPr>
            <w:tcW w:w="4422" w:type="dxa"/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                             2</w:t>
            </w:r>
          </w:p>
        </w:tc>
        <w:tc>
          <w:tcPr>
            <w:tcW w:w="1546" w:type="dxa"/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      3</w:t>
            </w:r>
          </w:p>
        </w:tc>
      </w:tr>
      <w:tr w:rsidR="00835162" w:rsidRPr="000868CC" w:rsidTr="0029711D">
        <w:tc>
          <w:tcPr>
            <w:tcW w:w="3602" w:type="dxa"/>
            <w:tcBorders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D22025" w:rsidRDefault="00835162" w:rsidP="0029711D">
            <w:pPr>
              <w:rPr>
                <w:b/>
                <w:szCs w:val="28"/>
              </w:rPr>
            </w:pPr>
            <w:r w:rsidRPr="00D22025">
              <w:rPr>
                <w:b/>
                <w:szCs w:val="28"/>
              </w:rPr>
              <w:t>000 01 00 00 00 00 0000 000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D22025" w:rsidRDefault="00835162" w:rsidP="0029711D">
            <w:pPr>
              <w:rPr>
                <w:b/>
                <w:szCs w:val="28"/>
              </w:rPr>
            </w:pPr>
            <w:r w:rsidRPr="00D22025">
              <w:rPr>
                <w:b/>
                <w:szCs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  <w:p w:rsidR="00835162" w:rsidRPr="007F0609" w:rsidRDefault="00835162" w:rsidP="0029711D">
            <w:pPr>
              <w:rPr>
                <w:b/>
                <w:szCs w:val="28"/>
              </w:rPr>
            </w:pPr>
            <w:r w:rsidRPr="00F92CEC">
              <w:rPr>
                <w:b/>
                <w:szCs w:val="28"/>
              </w:rPr>
              <w:t xml:space="preserve">  </w:t>
            </w:r>
            <w:r>
              <w:rPr>
                <w:b/>
                <w:szCs w:val="28"/>
              </w:rPr>
              <w:t>37278,6</w:t>
            </w:r>
          </w:p>
          <w:p w:rsidR="00835162" w:rsidRPr="004A0C38" w:rsidRDefault="00835162" w:rsidP="0029711D">
            <w:pPr>
              <w:jc w:val="center"/>
              <w:rPr>
                <w:b/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        </w:t>
            </w:r>
            <w:r w:rsidRPr="000868CC">
              <w:rPr>
                <w:szCs w:val="28"/>
              </w:rPr>
              <w:t xml:space="preserve"> в том числе: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</w:t>
            </w:r>
            <w:r>
              <w:rPr>
                <w:szCs w:val="28"/>
              </w:rPr>
              <w:t>3</w:t>
            </w:r>
            <w:r w:rsidRPr="000868CC">
              <w:rPr>
                <w:szCs w:val="28"/>
              </w:rPr>
              <w:t xml:space="preserve"> 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>
              <w:rPr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0868CC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-1440,0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</w:t>
            </w:r>
            <w:r>
              <w:rPr>
                <w:szCs w:val="28"/>
              </w:rPr>
              <w:t>3</w:t>
            </w:r>
            <w:r w:rsidRPr="000868CC">
              <w:rPr>
                <w:szCs w:val="28"/>
              </w:rPr>
              <w:t xml:space="preserve"> 0</w:t>
            </w:r>
            <w:r>
              <w:rPr>
                <w:szCs w:val="28"/>
              </w:rPr>
              <w:t xml:space="preserve">1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>
              <w:rPr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0868CC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-1440,0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</w:t>
            </w:r>
            <w:r>
              <w:rPr>
                <w:szCs w:val="28"/>
              </w:rPr>
              <w:t>3</w:t>
            </w:r>
            <w:r w:rsidRPr="000868CC">
              <w:rPr>
                <w:szCs w:val="28"/>
              </w:rPr>
              <w:t xml:space="preserve"> 0</w:t>
            </w:r>
            <w:r>
              <w:rPr>
                <w:szCs w:val="28"/>
              </w:rPr>
              <w:t xml:space="preserve">1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7</w:t>
            </w:r>
            <w:r w:rsidRPr="000868CC">
              <w:rPr>
                <w:szCs w:val="28"/>
              </w:rPr>
              <w:t>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>
              <w:rPr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0868CC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>
              <w:rPr>
                <w:szCs w:val="28"/>
                <w:lang w:val="en-US"/>
              </w:rPr>
              <w:t>760</w:t>
            </w:r>
            <w:r>
              <w:rPr>
                <w:szCs w:val="28"/>
              </w:rPr>
              <w:t>,0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</w:t>
            </w:r>
            <w:r>
              <w:rPr>
                <w:szCs w:val="28"/>
              </w:rPr>
              <w:t>3</w:t>
            </w:r>
            <w:r w:rsidRPr="000868CC">
              <w:rPr>
                <w:szCs w:val="28"/>
              </w:rPr>
              <w:t xml:space="preserve"> 0</w:t>
            </w:r>
            <w:r>
              <w:rPr>
                <w:szCs w:val="28"/>
              </w:rPr>
              <w:t xml:space="preserve">1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</w:t>
            </w:r>
            <w:r>
              <w:rPr>
                <w:szCs w:val="28"/>
              </w:rPr>
              <w:t>5</w:t>
            </w:r>
            <w:r w:rsidRPr="000868CC">
              <w:rPr>
                <w:szCs w:val="28"/>
              </w:rPr>
              <w:t xml:space="preserve"> 0000</w:t>
            </w:r>
            <w:r>
              <w:rPr>
                <w:szCs w:val="28"/>
              </w:rPr>
              <w:t xml:space="preserve"> 71</w:t>
            </w:r>
            <w:r w:rsidRPr="000868CC">
              <w:rPr>
                <w:szCs w:val="28"/>
              </w:rPr>
              <w:t>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>
              <w:rPr>
                <w:szCs w:val="28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0868CC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>
              <w:rPr>
                <w:szCs w:val="28"/>
                <w:lang w:val="en-US"/>
              </w:rPr>
              <w:t>760</w:t>
            </w:r>
            <w:r>
              <w:rPr>
                <w:szCs w:val="28"/>
              </w:rPr>
              <w:t>,0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</w:t>
            </w:r>
            <w:r>
              <w:rPr>
                <w:szCs w:val="28"/>
              </w:rPr>
              <w:t>3</w:t>
            </w:r>
            <w:r w:rsidRPr="000868CC">
              <w:rPr>
                <w:szCs w:val="28"/>
              </w:rPr>
              <w:t xml:space="preserve"> 0</w:t>
            </w:r>
            <w:r>
              <w:rPr>
                <w:szCs w:val="28"/>
              </w:rPr>
              <w:t xml:space="preserve">1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8</w:t>
            </w:r>
            <w:r w:rsidRPr="000868CC">
              <w:rPr>
                <w:szCs w:val="28"/>
              </w:rPr>
              <w:t>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rPr>
                <w:szCs w:val="28"/>
              </w:rPr>
            </w:pPr>
            <w:r>
              <w:rPr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72</w:t>
            </w:r>
            <w:r>
              <w:rPr>
                <w:szCs w:val="28"/>
              </w:rPr>
              <w:t>00,0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</w:t>
            </w:r>
            <w:r>
              <w:rPr>
                <w:szCs w:val="28"/>
              </w:rPr>
              <w:t>3</w:t>
            </w:r>
            <w:r w:rsidRPr="000868CC">
              <w:rPr>
                <w:szCs w:val="28"/>
              </w:rPr>
              <w:t xml:space="preserve"> 0</w:t>
            </w:r>
            <w:r>
              <w:rPr>
                <w:szCs w:val="28"/>
              </w:rPr>
              <w:t xml:space="preserve">1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05</w:t>
            </w:r>
            <w:r w:rsidRPr="000868CC">
              <w:rPr>
                <w:szCs w:val="28"/>
              </w:rPr>
              <w:t xml:space="preserve"> 0000</w:t>
            </w:r>
            <w:r>
              <w:rPr>
                <w:szCs w:val="28"/>
              </w:rPr>
              <w:t xml:space="preserve"> 81</w:t>
            </w:r>
            <w:r w:rsidRPr="000868CC">
              <w:rPr>
                <w:szCs w:val="28"/>
              </w:rPr>
              <w:t>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>
              <w:rPr>
                <w:szCs w:val="28"/>
              </w:rPr>
              <w:t>Погашение бюджетами муниципальных районов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0868CC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72</w:t>
            </w:r>
            <w:r>
              <w:rPr>
                <w:szCs w:val="28"/>
              </w:rPr>
              <w:t>00,0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000 01 06 00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  <w:p w:rsidR="00835162" w:rsidRPr="0030670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>
              <w:rPr>
                <w:szCs w:val="28"/>
                <w:lang w:val="en-US"/>
              </w:rPr>
              <w:t>20</w:t>
            </w:r>
            <w:r>
              <w:rPr>
                <w:szCs w:val="28"/>
              </w:rPr>
              <w:t>00,0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000 01 06 05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both"/>
              <w:rPr>
                <w:szCs w:val="28"/>
              </w:rPr>
            </w:pPr>
            <w:r w:rsidRPr="000868CC">
              <w:rPr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  <w:p w:rsidR="00835162" w:rsidRPr="00377482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-20</w:t>
            </w:r>
            <w:r>
              <w:rPr>
                <w:szCs w:val="28"/>
              </w:rPr>
              <w:t>0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0</w:t>
            </w:r>
          </w:p>
          <w:p w:rsidR="00835162" w:rsidRPr="001A1B51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E8347E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rPr>
                <w:szCs w:val="28"/>
                <w:lang w:val="en-US"/>
              </w:rPr>
            </w:pPr>
            <w:r w:rsidRPr="006D04EB">
              <w:rPr>
                <w:szCs w:val="28"/>
                <w:lang w:val="en-US"/>
              </w:rPr>
              <w:t>000 01 06 05</w:t>
            </w:r>
            <w:r w:rsidRPr="006D04EB">
              <w:rPr>
                <w:szCs w:val="28"/>
              </w:rPr>
              <w:t xml:space="preserve"> </w:t>
            </w:r>
            <w:r w:rsidRPr="006D04EB">
              <w:rPr>
                <w:szCs w:val="28"/>
                <w:lang w:val="en-US"/>
              </w:rPr>
              <w:t>00</w:t>
            </w:r>
            <w:r w:rsidRPr="006D04EB">
              <w:rPr>
                <w:szCs w:val="28"/>
              </w:rPr>
              <w:t xml:space="preserve"> </w:t>
            </w:r>
            <w:r w:rsidRPr="006D04EB">
              <w:rPr>
                <w:szCs w:val="28"/>
                <w:lang w:val="en-US"/>
              </w:rPr>
              <w:t>00 0000</w:t>
            </w:r>
            <w:r w:rsidRPr="006D04EB">
              <w:rPr>
                <w:szCs w:val="28"/>
              </w:rPr>
              <w:t xml:space="preserve"> </w:t>
            </w:r>
            <w:r w:rsidRPr="006D04EB">
              <w:rPr>
                <w:szCs w:val="28"/>
                <w:lang w:val="en-US"/>
              </w:rPr>
              <w:t>500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both"/>
              <w:rPr>
                <w:szCs w:val="28"/>
              </w:rPr>
            </w:pPr>
            <w:r w:rsidRPr="006D04EB">
              <w:rPr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DB4230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20</w:t>
            </w:r>
            <w:r>
              <w:rPr>
                <w:szCs w:val="28"/>
              </w:rPr>
              <w:t>0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835162" w:rsidRPr="00E8347E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E8347E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rPr>
                <w:szCs w:val="28"/>
              </w:rPr>
            </w:pPr>
            <w:r w:rsidRPr="006D04EB">
              <w:rPr>
                <w:szCs w:val="28"/>
              </w:rPr>
              <w:t>000 01 06 05 02 00 0000 500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both"/>
              <w:rPr>
                <w:szCs w:val="28"/>
              </w:rPr>
            </w:pPr>
            <w:r w:rsidRPr="006D04EB">
              <w:rPr>
                <w:szCs w:val="28"/>
              </w:rPr>
              <w:t>Предоставление бюджетных кредитов другим бюджетам  бюджетной системы Российской Федерации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406DB2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20</w:t>
            </w:r>
            <w:r>
              <w:rPr>
                <w:szCs w:val="28"/>
              </w:rPr>
              <w:t>0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E8347E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rPr>
                <w:szCs w:val="28"/>
              </w:rPr>
            </w:pPr>
            <w:r w:rsidRPr="006D04EB">
              <w:rPr>
                <w:szCs w:val="28"/>
              </w:rPr>
              <w:t>000 01 06 05 02 05 0000 540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both"/>
              <w:rPr>
                <w:szCs w:val="28"/>
              </w:rPr>
            </w:pPr>
            <w:r w:rsidRPr="006D04EB">
              <w:rPr>
                <w:szCs w:val="28"/>
              </w:rPr>
              <w:t>Предоставление бюджетных кредитов другим бюджетам  бюджетной системы Российской Федерации из бюджетов муниципальных районов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406DB2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20</w:t>
            </w:r>
            <w:r>
              <w:rPr>
                <w:szCs w:val="28"/>
              </w:rPr>
              <w:t>00,0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E8347E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rPr>
                <w:szCs w:val="28"/>
              </w:rPr>
            </w:pPr>
            <w:r w:rsidRPr="006D04EB">
              <w:rPr>
                <w:szCs w:val="28"/>
              </w:rPr>
              <w:t>000 01 06 05 00 00 0000 600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both"/>
              <w:rPr>
                <w:szCs w:val="28"/>
              </w:rPr>
            </w:pPr>
            <w:r w:rsidRPr="006D04EB">
              <w:rPr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495EF2" w:rsidRDefault="00835162" w:rsidP="0029711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  <w:p w:rsidR="00835162" w:rsidRPr="00406DB2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E8347E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E8347E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rPr>
                <w:szCs w:val="28"/>
              </w:rPr>
            </w:pPr>
            <w:r w:rsidRPr="006D04EB">
              <w:rPr>
                <w:szCs w:val="28"/>
              </w:rPr>
              <w:t>000 01 06 05 02 00 0000 600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both"/>
              <w:rPr>
                <w:szCs w:val="28"/>
              </w:rPr>
            </w:pPr>
            <w:r w:rsidRPr="006D04EB">
              <w:rPr>
                <w:szCs w:val="28"/>
              </w:rPr>
              <w:t>Возврат бюджетных кредитов другим бюджетам  бюджетной системы Российской Федерации внутри страны в валюте Российской Федерации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CD7E66" w:rsidRDefault="00835162" w:rsidP="0029711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  <w:p w:rsidR="00835162" w:rsidRPr="00406DB2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E8347E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rPr>
                <w:szCs w:val="28"/>
              </w:rPr>
            </w:pPr>
            <w:r w:rsidRPr="006D04EB">
              <w:rPr>
                <w:szCs w:val="28"/>
              </w:rPr>
              <w:t>000 01 06 05 02 05 0000 640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both"/>
              <w:rPr>
                <w:szCs w:val="28"/>
              </w:rPr>
            </w:pPr>
            <w:r w:rsidRPr="006D04EB">
              <w:rPr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бюджета муниципального района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6D04EB" w:rsidRDefault="00835162" w:rsidP="0029711D">
            <w:pPr>
              <w:jc w:val="center"/>
              <w:rPr>
                <w:szCs w:val="28"/>
              </w:rPr>
            </w:pPr>
          </w:p>
          <w:p w:rsidR="00835162" w:rsidRPr="00CD7E66" w:rsidRDefault="00835162" w:rsidP="0029711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  <w:p w:rsidR="00835162" w:rsidRPr="00406DB2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both"/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000 01 05 00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  <w:p w:rsidR="00835162" w:rsidRPr="000E34E3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40718</w:t>
            </w:r>
            <w:r>
              <w:rPr>
                <w:szCs w:val="28"/>
              </w:rPr>
              <w:t>,6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000 01 05 00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500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Увеличение остатков средств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3C1CEE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1239282,3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000 01 05 02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500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Увеличение прочих остатков средств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0868CC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1239282,3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000 01 05 02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01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510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0868CC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1239282,3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000 01 05 02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01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05 0000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510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3D26BB" w:rsidRDefault="00835162" w:rsidP="00297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1239282,3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jc w:val="center"/>
              <w:rPr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000 01 05 00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600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Уменьшение остатков средств   бюджетов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4A0C05" w:rsidRDefault="00835162" w:rsidP="0029711D">
            <w:pPr>
              <w:jc w:val="center"/>
              <w:rPr>
                <w:szCs w:val="28"/>
              </w:rPr>
            </w:pPr>
            <w:r w:rsidRPr="004A0C05">
              <w:rPr>
                <w:szCs w:val="28"/>
              </w:rPr>
              <w:t>1280000,9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90B76" w:rsidRDefault="00835162" w:rsidP="0029711D">
            <w:pPr>
              <w:jc w:val="center"/>
              <w:rPr>
                <w:i/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000 01 05 02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600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Уменьшение прочих остатков средств   бюджетов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4A0C05" w:rsidRDefault="00835162" w:rsidP="0029711D">
            <w:pPr>
              <w:jc w:val="center"/>
              <w:rPr>
                <w:szCs w:val="28"/>
              </w:rPr>
            </w:pPr>
            <w:r w:rsidRPr="004A0C05">
              <w:rPr>
                <w:szCs w:val="28"/>
              </w:rPr>
              <w:t>1280000,9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90B76" w:rsidRDefault="00835162" w:rsidP="0029711D">
            <w:pPr>
              <w:jc w:val="center"/>
              <w:rPr>
                <w:i/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000 01 05 02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01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610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Уменьшение прочих остатков денежных  средств бюджетов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A90B76" w:rsidRDefault="00835162" w:rsidP="0029711D">
            <w:pPr>
              <w:jc w:val="center"/>
              <w:rPr>
                <w:i/>
                <w:szCs w:val="28"/>
              </w:rPr>
            </w:pPr>
            <w:r w:rsidRPr="004A0C05">
              <w:rPr>
                <w:szCs w:val="28"/>
              </w:rPr>
              <w:t>1280000,9</w:t>
            </w: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A90B76" w:rsidRDefault="00835162" w:rsidP="0029711D">
            <w:pPr>
              <w:jc w:val="center"/>
              <w:rPr>
                <w:i/>
                <w:szCs w:val="28"/>
              </w:rPr>
            </w:pPr>
          </w:p>
        </w:tc>
      </w:tr>
      <w:tr w:rsidR="00835162" w:rsidRPr="000868CC" w:rsidTr="0029711D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000 01 05 02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01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05 0000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610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835162" w:rsidRPr="000868CC" w:rsidRDefault="00835162" w:rsidP="0029711D">
            <w:pPr>
              <w:rPr>
                <w:szCs w:val="28"/>
              </w:rPr>
            </w:pPr>
            <w:r w:rsidRPr="000868CC">
              <w:rPr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835162" w:rsidRDefault="00835162" w:rsidP="0029711D">
            <w:pPr>
              <w:jc w:val="center"/>
              <w:rPr>
                <w:szCs w:val="28"/>
              </w:rPr>
            </w:pPr>
          </w:p>
          <w:p w:rsidR="00835162" w:rsidRPr="00A90B76" w:rsidRDefault="00835162" w:rsidP="0029711D">
            <w:pPr>
              <w:jc w:val="center"/>
              <w:rPr>
                <w:i/>
                <w:szCs w:val="28"/>
              </w:rPr>
            </w:pPr>
            <w:r w:rsidRPr="004A0C05">
              <w:rPr>
                <w:szCs w:val="28"/>
              </w:rPr>
              <w:t>1280000,9</w:t>
            </w:r>
          </w:p>
        </w:tc>
      </w:tr>
    </w:tbl>
    <w:p w:rsidR="00835162" w:rsidRDefault="00835162" w:rsidP="00F92CEC">
      <w:pPr>
        <w:rPr>
          <w:szCs w:val="28"/>
        </w:rPr>
      </w:pPr>
    </w:p>
    <w:p w:rsidR="00835162" w:rsidRDefault="00835162" w:rsidP="00F92CEC">
      <w:pPr>
        <w:rPr>
          <w:szCs w:val="28"/>
          <w:lang w:val="en-US"/>
        </w:rPr>
      </w:pPr>
    </w:p>
    <w:p w:rsidR="00835162" w:rsidRDefault="00835162" w:rsidP="00F92CEC">
      <w:pPr>
        <w:rPr>
          <w:szCs w:val="28"/>
        </w:rPr>
      </w:pPr>
      <w:r>
        <w:rPr>
          <w:szCs w:val="28"/>
        </w:rPr>
        <w:t>Заместитель главы муниципального</w:t>
      </w:r>
    </w:p>
    <w:p w:rsidR="00835162" w:rsidRDefault="00835162" w:rsidP="00F92CEC">
      <w:pPr>
        <w:rPr>
          <w:szCs w:val="28"/>
        </w:rPr>
      </w:pPr>
      <w:r>
        <w:rPr>
          <w:szCs w:val="28"/>
        </w:rPr>
        <w:t>образования Выселковский район,</w:t>
      </w:r>
    </w:p>
    <w:p w:rsidR="00835162" w:rsidRDefault="00835162" w:rsidP="00F92CEC">
      <w:pPr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835162" w:rsidRDefault="00835162" w:rsidP="00F92CEC">
      <w:pPr>
        <w:rPr>
          <w:szCs w:val="28"/>
        </w:rPr>
      </w:pPr>
      <w:r>
        <w:rPr>
          <w:szCs w:val="28"/>
        </w:rPr>
        <w:t>администрации муниципального образования</w:t>
      </w:r>
    </w:p>
    <w:p w:rsidR="00835162" w:rsidRPr="00721E8D" w:rsidRDefault="00835162" w:rsidP="00F92CEC">
      <w:r>
        <w:rPr>
          <w:szCs w:val="28"/>
        </w:rPr>
        <w:t xml:space="preserve">Выселковский район                      </w:t>
      </w:r>
      <w:r w:rsidRPr="00502F3E">
        <w:rPr>
          <w:szCs w:val="28"/>
        </w:rPr>
        <w:t xml:space="preserve">                                           </w:t>
      </w:r>
      <w:r>
        <w:rPr>
          <w:szCs w:val="28"/>
        </w:rPr>
        <w:t xml:space="preserve">      </w:t>
      </w:r>
      <w:r w:rsidRPr="00502F3E">
        <w:rPr>
          <w:szCs w:val="28"/>
        </w:rPr>
        <w:t xml:space="preserve"> </w:t>
      </w:r>
      <w:r>
        <w:rPr>
          <w:szCs w:val="28"/>
        </w:rPr>
        <w:t>И.А.Колесникова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835162" w:rsidRPr="00593D77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593D77" w:rsidRDefault="00835162" w:rsidP="00EF18C0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№ 22</w:t>
            </w:r>
          </w:p>
        </w:tc>
      </w:tr>
      <w:tr w:rsidR="00835162" w:rsidRPr="00ED24F1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Default="00835162" w:rsidP="0029711D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835162" w:rsidRPr="00ED24F1" w:rsidRDefault="00835162" w:rsidP="0029711D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835162" w:rsidRPr="00DA7D5E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DA7D5E" w:rsidRDefault="00835162" w:rsidP="0029711D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</w:t>
            </w:r>
            <w:r w:rsidRPr="00593D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593D77">
              <w:rPr>
                <w:szCs w:val="28"/>
              </w:rPr>
              <w:t>Выселковский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835162" w:rsidRPr="00E21664" w:rsidTr="0029711D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835162" w:rsidRPr="00E21664" w:rsidRDefault="00835162" w:rsidP="0029711D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  от  09 июля   2019 года    №  3-292</w:t>
            </w:r>
          </w:p>
        </w:tc>
      </w:tr>
    </w:tbl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0336F2">
      <w:pPr>
        <w:ind w:left="4248"/>
        <w:rPr>
          <w:sz w:val="24"/>
        </w:rPr>
      </w:pPr>
    </w:p>
    <w:p w:rsidR="00835162" w:rsidRDefault="00835162" w:rsidP="00EF18C0">
      <w:pPr>
        <w:pStyle w:val="BodyText"/>
        <w:rPr>
          <w:bCs/>
          <w:sz w:val="28"/>
        </w:rPr>
      </w:pPr>
      <w:r>
        <w:rPr>
          <w:bCs/>
          <w:sz w:val="28"/>
        </w:rPr>
        <w:t xml:space="preserve">Объем дотаций из районного бюджета на поддержку мер по обеспечению </w:t>
      </w:r>
      <w:r>
        <w:rPr>
          <w:bCs/>
          <w:sz w:val="28"/>
          <w:lang w:val="en-US"/>
        </w:rPr>
        <w:t>c</w:t>
      </w:r>
      <w:r>
        <w:rPr>
          <w:bCs/>
          <w:sz w:val="28"/>
        </w:rPr>
        <w:t>балансированности бюджетов сельских поселений муниципального образования Выселковский район и их распределение</w:t>
      </w:r>
    </w:p>
    <w:p w:rsidR="00835162" w:rsidRPr="003046AD" w:rsidRDefault="00835162" w:rsidP="00EF18C0">
      <w:pPr>
        <w:pStyle w:val="BodyText"/>
        <w:rPr>
          <w:bCs/>
          <w:sz w:val="28"/>
        </w:rPr>
      </w:pPr>
      <w:r>
        <w:rPr>
          <w:bCs/>
          <w:sz w:val="28"/>
        </w:rPr>
        <w:t xml:space="preserve"> между поселениями на  201</w:t>
      </w:r>
      <w:r w:rsidRPr="008A551D">
        <w:rPr>
          <w:bCs/>
          <w:sz w:val="28"/>
        </w:rPr>
        <w:t>9</w:t>
      </w:r>
      <w:r w:rsidRPr="003046AD">
        <w:rPr>
          <w:bCs/>
          <w:sz w:val="28"/>
        </w:rPr>
        <w:t xml:space="preserve">  год</w:t>
      </w:r>
    </w:p>
    <w:p w:rsidR="00835162" w:rsidRDefault="00835162" w:rsidP="000336F2">
      <w:pPr>
        <w:ind w:left="4248"/>
        <w:rPr>
          <w:sz w:val="24"/>
        </w:rPr>
      </w:pPr>
    </w:p>
    <w:p w:rsidR="00835162" w:rsidRPr="00EF18C0" w:rsidRDefault="00835162" w:rsidP="00EF18C0">
      <w:pPr>
        <w:pStyle w:val="BodyText"/>
        <w:jc w:val="both"/>
        <w:rPr>
          <w:bCs/>
        </w:rPr>
      </w:pPr>
      <w:r w:rsidRPr="00EF18C0">
        <w:rPr>
          <w:bCs/>
        </w:rPr>
        <w:t xml:space="preserve">                                                                                                              </w:t>
      </w:r>
      <w:r>
        <w:rPr>
          <w:bCs/>
        </w:rPr>
        <w:t xml:space="preserve">                    </w:t>
      </w:r>
      <w:r w:rsidRPr="00EF18C0">
        <w:rPr>
          <w:bCs/>
        </w:rPr>
        <w:t xml:space="preserve"> (тыс.рублей)</w:t>
      </w:r>
    </w:p>
    <w:tbl>
      <w:tblPr>
        <w:tblW w:w="0" w:type="auto"/>
        <w:tblLook w:val="01E0"/>
      </w:tblPr>
      <w:tblGrid>
        <w:gridCol w:w="8028"/>
        <w:gridCol w:w="1542"/>
      </w:tblGrid>
      <w:tr w:rsidR="00835162" w:rsidRPr="00EF18C0" w:rsidTr="0029711D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  <w:r w:rsidRPr="00EF18C0">
              <w:rPr>
                <w:bCs/>
              </w:rPr>
              <w:t xml:space="preserve">          </w:t>
            </w:r>
            <w:r w:rsidRPr="00E64967">
              <w:rPr>
                <w:bCs/>
              </w:rPr>
              <w:t xml:space="preserve">           </w:t>
            </w:r>
            <w:r w:rsidRPr="00EF18C0">
              <w:rPr>
                <w:bCs/>
              </w:rPr>
              <w:t xml:space="preserve"> наименование   поселения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  <w:r w:rsidRPr="00EF18C0">
              <w:rPr>
                <w:bCs/>
              </w:rPr>
              <w:t xml:space="preserve">  сумма</w:t>
            </w: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  <w:r w:rsidRPr="00EF18C0">
              <w:rPr>
                <w:bCs/>
              </w:rPr>
              <w:t>Муниципальное образование Бейсугское сельское поселение в составе муниципального образования Выселковский район</w:t>
            </w: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  <w:r w:rsidRPr="00EF18C0">
              <w:rPr>
                <w:bCs/>
              </w:rPr>
              <w:t>989,3</w:t>
            </w: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  <w:r w:rsidRPr="00EF18C0">
              <w:rPr>
                <w:bCs/>
              </w:rPr>
              <w:t>Муниципальное образование Бейсужекское сельское поселение в составе муниципального образования Выселковский район</w:t>
            </w: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  <w:r w:rsidRPr="00EF18C0">
              <w:rPr>
                <w:bCs/>
              </w:rPr>
              <w:t>508,7</w:t>
            </w: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  <w:r w:rsidRPr="00EF18C0">
              <w:rPr>
                <w:bCs/>
              </w:rPr>
              <w:t>Муниципальное образование Бузиновское сельское поселение в составе муниципального образования Выселковский район</w:t>
            </w: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  <w:r w:rsidRPr="00EF18C0">
              <w:rPr>
                <w:bCs/>
              </w:rPr>
              <w:t>1232,8</w:t>
            </w: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  <w:r w:rsidRPr="00EF18C0">
              <w:rPr>
                <w:bCs/>
              </w:rPr>
              <w:t>Муниципальное образование Выселковское сельское поселение в составе муниципального образования Выселковский район</w:t>
            </w: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</w:p>
          <w:p w:rsidR="00835162" w:rsidRPr="00EF18C0" w:rsidRDefault="00835162" w:rsidP="0029711D">
            <w:pPr>
              <w:pStyle w:val="BodyText"/>
              <w:rPr>
                <w:bCs/>
              </w:rPr>
            </w:pPr>
            <w:r w:rsidRPr="00EF18C0">
              <w:rPr>
                <w:bCs/>
              </w:rPr>
              <w:t>20143,8</w:t>
            </w: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  <w:r w:rsidRPr="00EF18C0">
              <w:rPr>
                <w:bCs/>
              </w:rPr>
              <w:t>Муниципальное образование Газырское сельское поселение в составе муниципального образования Выселковский район</w:t>
            </w: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  <w:r w:rsidRPr="00EF18C0">
              <w:rPr>
                <w:bCs/>
              </w:rPr>
              <w:t>2976,9</w:t>
            </w: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  <w:r w:rsidRPr="00EF18C0">
              <w:rPr>
                <w:bCs/>
              </w:rPr>
              <w:t>Муниципальное образование Ирклиевское сельское поселение в составе муниципального образования Выселковский район</w:t>
            </w: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  <w:r w:rsidRPr="00EF18C0">
              <w:rPr>
                <w:bCs/>
              </w:rPr>
              <w:t>1923,6</w:t>
            </w: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  <w:r w:rsidRPr="00EF18C0">
              <w:rPr>
                <w:bCs/>
              </w:rPr>
              <w:t>Муниципальное образование Крупское сельское поселение в составе муниципального образования Выселковский район</w:t>
            </w: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  <w:r w:rsidRPr="00EF18C0">
              <w:rPr>
                <w:bCs/>
              </w:rPr>
              <w:t>1564,4</w:t>
            </w: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  <w:r w:rsidRPr="00EF18C0">
              <w:rPr>
                <w:bCs/>
              </w:rPr>
              <w:t>Муниципальное образование Новобейсугское сельское поселение в составе муниципального образования Выселковский район</w:t>
            </w: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  <w:r w:rsidRPr="00EF18C0">
              <w:rPr>
                <w:bCs/>
              </w:rPr>
              <w:t>534,8</w:t>
            </w: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  <w:r w:rsidRPr="00EF18C0">
              <w:rPr>
                <w:bCs/>
              </w:rPr>
              <w:t>Муниципальное образование Новомалороссийское сельское поселение в составе муниципального образования Выселковский район</w:t>
            </w: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  <w:r w:rsidRPr="00EF18C0">
              <w:rPr>
                <w:bCs/>
              </w:rPr>
              <w:t>948,4</w:t>
            </w:r>
          </w:p>
        </w:tc>
      </w:tr>
      <w:tr w:rsidR="00835162" w:rsidRPr="00EF18C0" w:rsidTr="0029711D">
        <w:tc>
          <w:tcPr>
            <w:tcW w:w="8028" w:type="dxa"/>
          </w:tcPr>
          <w:p w:rsidR="00835162" w:rsidRPr="00EF18C0" w:rsidRDefault="00835162" w:rsidP="0029711D">
            <w:pPr>
              <w:pStyle w:val="BodyText"/>
              <w:jc w:val="both"/>
              <w:rPr>
                <w:bCs/>
              </w:rPr>
            </w:pPr>
            <w:r w:rsidRPr="00EF18C0">
              <w:rPr>
                <w:bCs/>
              </w:rPr>
              <w:t xml:space="preserve">  ИТОГО</w:t>
            </w:r>
          </w:p>
        </w:tc>
        <w:tc>
          <w:tcPr>
            <w:tcW w:w="1542" w:type="dxa"/>
          </w:tcPr>
          <w:p w:rsidR="00835162" w:rsidRPr="00EF18C0" w:rsidRDefault="00835162" w:rsidP="0029711D">
            <w:pPr>
              <w:pStyle w:val="BodyText"/>
              <w:rPr>
                <w:bCs/>
              </w:rPr>
            </w:pPr>
            <w:r w:rsidRPr="00EF18C0">
              <w:rPr>
                <w:bCs/>
              </w:rPr>
              <w:t>30822,7</w:t>
            </w:r>
          </w:p>
        </w:tc>
      </w:tr>
    </w:tbl>
    <w:p w:rsidR="00835162" w:rsidRDefault="00835162" w:rsidP="00EF18C0">
      <w:pPr>
        <w:pStyle w:val="BodyText"/>
        <w:jc w:val="both"/>
      </w:pPr>
      <w:r w:rsidRPr="00EF18C0">
        <w:t xml:space="preserve">      </w:t>
      </w:r>
    </w:p>
    <w:p w:rsidR="00835162" w:rsidRDefault="00835162" w:rsidP="00EF18C0">
      <w:pPr>
        <w:pStyle w:val="BodyText"/>
        <w:jc w:val="both"/>
      </w:pPr>
    </w:p>
    <w:p w:rsidR="00835162" w:rsidRPr="00EF18C0" w:rsidRDefault="00835162" w:rsidP="00EF18C0">
      <w:pPr>
        <w:pStyle w:val="BodyText"/>
        <w:jc w:val="both"/>
        <w:rPr>
          <w:lang w:val="en-US"/>
        </w:rPr>
      </w:pPr>
    </w:p>
    <w:p w:rsidR="00835162" w:rsidRDefault="00835162" w:rsidP="00EF18C0">
      <w:pPr>
        <w:pStyle w:val="BodyText"/>
        <w:jc w:val="both"/>
        <w:rPr>
          <w:bCs/>
          <w:sz w:val="28"/>
        </w:rPr>
      </w:pPr>
      <w:r w:rsidRPr="00EF18C0">
        <w:rPr>
          <w:bCs/>
          <w:sz w:val="28"/>
        </w:rPr>
        <w:t xml:space="preserve">Заместитель главы муниципального </w:t>
      </w:r>
    </w:p>
    <w:p w:rsidR="00835162" w:rsidRDefault="00835162" w:rsidP="00EF18C0">
      <w:pPr>
        <w:pStyle w:val="BodyText"/>
        <w:jc w:val="both"/>
        <w:rPr>
          <w:bCs/>
          <w:sz w:val="28"/>
        </w:rPr>
      </w:pPr>
      <w:r w:rsidRPr="00EF18C0">
        <w:rPr>
          <w:bCs/>
          <w:sz w:val="28"/>
        </w:rPr>
        <w:t>Образования</w:t>
      </w:r>
      <w:r>
        <w:rPr>
          <w:bCs/>
          <w:sz w:val="28"/>
        </w:rPr>
        <w:t xml:space="preserve"> </w:t>
      </w:r>
      <w:r w:rsidRPr="00EF18C0">
        <w:rPr>
          <w:bCs/>
          <w:sz w:val="28"/>
        </w:rPr>
        <w:t xml:space="preserve">Выселковский район, </w:t>
      </w:r>
    </w:p>
    <w:p w:rsidR="00835162" w:rsidRDefault="00835162" w:rsidP="00EF18C0">
      <w:pPr>
        <w:pStyle w:val="BodyText"/>
        <w:jc w:val="both"/>
        <w:rPr>
          <w:bCs/>
          <w:sz w:val="28"/>
        </w:rPr>
      </w:pPr>
      <w:r w:rsidRPr="00EF18C0">
        <w:rPr>
          <w:bCs/>
          <w:sz w:val="28"/>
        </w:rPr>
        <w:t>начальник финансового</w:t>
      </w:r>
      <w:r>
        <w:rPr>
          <w:bCs/>
          <w:sz w:val="28"/>
        </w:rPr>
        <w:t xml:space="preserve"> </w:t>
      </w:r>
      <w:r w:rsidRPr="00EF18C0">
        <w:rPr>
          <w:bCs/>
          <w:sz w:val="28"/>
        </w:rPr>
        <w:t xml:space="preserve">управления </w:t>
      </w:r>
    </w:p>
    <w:p w:rsidR="00835162" w:rsidRPr="00EF18C0" w:rsidRDefault="00835162" w:rsidP="00EF18C0">
      <w:pPr>
        <w:pStyle w:val="BodyText"/>
        <w:jc w:val="both"/>
        <w:rPr>
          <w:bCs/>
          <w:sz w:val="28"/>
        </w:rPr>
      </w:pPr>
      <w:r w:rsidRPr="00EF18C0">
        <w:rPr>
          <w:bCs/>
          <w:sz w:val="28"/>
        </w:rPr>
        <w:t xml:space="preserve">администрации муниципального </w:t>
      </w:r>
    </w:p>
    <w:p w:rsidR="00835162" w:rsidRDefault="00835162" w:rsidP="00E64967">
      <w:r w:rsidRPr="00EF18C0">
        <w:t xml:space="preserve">образования Выселковский район                                           </w:t>
      </w:r>
      <w:r>
        <w:t xml:space="preserve">    </w:t>
      </w:r>
      <w:r w:rsidRPr="00EF18C0">
        <w:t xml:space="preserve"> И.А. Колесникова</w:t>
      </w:r>
      <w:r w:rsidRPr="00EF18C0">
        <w:rPr>
          <w:color w:val="000000"/>
        </w:rPr>
        <w:t xml:space="preserve">  </w:t>
      </w:r>
    </w:p>
    <w:p w:rsidR="00835162" w:rsidRDefault="00835162" w:rsidP="00D31644">
      <w:pPr>
        <w:pStyle w:val="BodyTextIndent"/>
        <w:ind w:left="5760"/>
      </w:pPr>
    </w:p>
    <w:p w:rsidR="00835162" w:rsidRDefault="00835162" w:rsidP="00D31644">
      <w:pPr>
        <w:pStyle w:val="BodyTextIndent"/>
        <w:ind w:left="5760"/>
      </w:pPr>
    </w:p>
    <w:p w:rsidR="00835162" w:rsidRDefault="00835162" w:rsidP="00D31644">
      <w:pPr>
        <w:pStyle w:val="BodyTextIndent"/>
        <w:ind w:left="5760"/>
      </w:pPr>
    </w:p>
    <w:p w:rsidR="00835162" w:rsidRDefault="00835162" w:rsidP="00D31644">
      <w:pPr>
        <w:pStyle w:val="BodyTextIndent"/>
        <w:ind w:left="5760"/>
      </w:pPr>
    </w:p>
    <w:p w:rsidR="00835162" w:rsidRDefault="00835162" w:rsidP="00D31644">
      <w:pPr>
        <w:pStyle w:val="BodyTextIndent"/>
        <w:ind w:left="5760"/>
      </w:pPr>
    </w:p>
    <w:p w:rsidR="00835162" w:rsidRDefault="00835162" w:rsidP="00D31644">
      <w:pPr>
        <w:pStyle w:val="BodyTextIndent"/>
        <w:ind w:left="5760"/>
      </w:pPr>
    </w:p>
    <w:p w:rsidR="00835162" w:rsidRDefault="00835162" w:rsidP="00D31644">
      <w:pPr>
        <w:pStyle w:val="BodyTextIndent"/>
        <w:ind w:left="5760"/>
      </w:pPr>
    </w:p>
    <w:p w:rsidR="00835162" w:rsidRDefault="00835162" w:rsidP="00766328">
      <w:pPr>
        <w:pStyle w:val="BodyTextIndent"/>
        <w:ind w:left="0"/>
        <w:rPr>
          <w:szCs w:val="28"/>
        </w:rPr>
      </w:pPr>
    </w:p>
    <w:p w:rsidR="00835162" w:rsidRDefault="00835162" w:rsidP="00A80B61">
      <w:pPr>
        <w:pStyle w:val="BodyTextIndent"/>
        <w:ind w:left="0"/>
        <w:jc w:val="both"/>
      </w:pPr>
    </w:p>
    <w:p w:rsidR="00835162" w:rsidRDefault="00835162" w:rsidP="00A80B61">
      <w:pPr>
        <w:pStyle w:val="BodyTextIndent"/>
        <w:ind w:left="0"/>
        <w:jc w:val="both"/>
      </w:pPr>
    </w:p>
    <w:sectPr w:rsidR="00835162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220"/>
    <w:rsid w:val="00004B64"/>
    <w:rsid w:val="00006010"/>
    <w:rsid w:val="00006108"/>
    <w:rsid w:val="00011DAA"/>
    <w:rsid w:val="00013747"/>
    <w:rsid w:val="00017808"/>
    <w:rsid w:val="00022C6A"/>
    <w:rsid w:val="000336F2"/>
    <w:rsid w:val="00034E9C"/>
    <w:rsid w:val="00036A7C"/>
    <w:rsid w:val="00047344"/>
    <w:rsid w:val="00050E2F"/>
    <w:rsid w:val="000524D9"/>
    <w:rsid w:val="00052DFC"/>
    <w:rsid w:val="00054CAE"/>
    <w:rsid w:val="0005506D"/>
    <w:rsid w:val="00055187"/>
    <w:rsid w:val="00055A56"/>
    <w:rsid w:val="00056BBD"/>
    <w:rsid w:val="000623A2"/>
    <w:rsid w:val="000720F3"/>
    <w:rsid w:val="000817A2"/>
    <w:rsid w:val="00082E56"/>
    <w:rsid w:val="00084080"/>
    <w:rsid w:val="000868CC"/>
    <w:rsid w:val="00091533"/>
    <w:rsid w:val="000A068B"/>
    <w:rsid w:val="000A5F5B"/>
    <w:rsid w:val="000A6302"/>
    <w:rsid w:val="000A6E62"/>
    <w:rsid w:val="000A7F0D"/>
    <w:rsid w:val="000B021D"/>
    <w:rsid w:val="000C1A79"/>
    <w:rsid w:val="000D1271"/>
    <w:rsid w:val="000E0998"/>
    <w:rsid w:val="000E34E3"/>
    <w:rsid w:val="001014E2"/>
    <w:rsid w:val="0010277D"/>
    <w:rsid w:val="00103CA1"/>
    <w:rsid w:val="00107067"/>
    <w:rsid w:val="00107F09"/>
    <w:rsid w:val="00111BC2"/>
    <w:rsid w:val="00115890"/>
    <w:rsid w:val="00121188"/>
    <w:rsid w:val="00125BE7"/>
    <w:rsid w:val="001358EE"/>
    <w:rsid w:val="00137631"/>
    <w:rsid w:val="00143886"/>
    <w:rsid w:val="001441AA"/>
    <w:rsid w:val="00145645"/>
    <w:rsid w:val="00150CB0"/>
    <w:rsid w:val="001534C1"/>
    <w:rsid w:val="00154CBC"/>
    <w:rsid w:val="00161975"/>
    <w:rsid w:val="00161CE2"/>
    <w:rsid w:val="00166209"/>
    <w:rsid w:val="00172796"/>
    <w:rsid w:val="00173D4D"/>
    <w:rsid w:val="00174428"/>
    <w:rsid w:val="001752C8"/>
    <w:rsid w:val="001752CB"/>
    <w:rsid w:val="001842EF"/>
    <w:rsid w:val="00185C69"/>
    <w:rsid w:val="001963DD"/>
    <w:rsid w:val="00196C87"/>
    <w:rsid w:val="00196D13"/>
    <w:rsid w:val="0019749E"/>
    <w:rsid w:val="00197C72"/>
    <w:rsid w:val="001A1B51"/>
    <w:rsid w:val="001A52C2"/>
    <w:rsid w:val="001A5425"/>
    <w:rsid w:val="001A6AA1"/>
    <w:rsid w:val="001A6B48"/>
    <w:rsid w:val="001B0913"/>
    <w:rsid w:val="001C2F1D"/>
    <w:rsid w:val="001C58C3"/>
    <w:rsid w:val="001C6220"/>
    <w:rsid w:val="001C7931"/>
    <w:rsid w:val="001C7ACA"/>
    <w:rsid w:val="001D0C78"/>
    <w:rsid w:val="001D1442"/>
    <w:rsid w:val="001D7FC5"/>
    <w:rsid w:val="001E371E"/>
    <w:rsid w:val="001E4D13"/>
    <w:rsid w:val="001E5B2D"/>
    <w:rsid w:val="001E6D90"/>
    <w:rsid w:val="001E6EE3"/>
    <w:rsid w:val="001E7E89"/>
    <w:rsid w:val="001F4774"/>
    <w:rsid w:val="0020088A"/>
    <w:rsid w:val="0020582D"/>
    <w:rsid w:val="002066CD"/>
    <w:rsid w:val="00207CD6"/>
    <w:rsid w:val="00210AF6"/>
    <w:rsid w:val="00212C65"/>
    <w:rsid w:val="00216C66"/>
    <w:rsid w:val="0022098C"/>
    <w:rsid w:val="00226D62"/>
    <w:rsid w:val="002364FD"/>
    <w:rsid w:val="0024046E"/>
    <w:rsid w:val="002417CF"/>
    <w:rsid w:val="00243DF5"/>
    <w:rsid w:val="002456EB"/>
    <w:rsid w:val="00257C66"/>
    <w:rsid w:val="00266DE3"/>
    <w:rsid w:val="00266E3E"/>
    <w:rsid w:val="00267041"/>
    <w:rsid w:val="00270703"/>
    <w:rsid w:val="0027262A"/>
    <w:rsid w:val="00276953"/>
    <w:rsid w:val="00277916"/>
    <w:rsid w:val="00281B4B"/>
    <w:rsid w:val="00283322"/>
    <w:rsid w:val="0028586B"/>
    <w:rsid w:val="00286CEF"/>
    <w:rsid w:val="00291D6F"/>
    <w:rsid w:val="002929A8"/>
    <w:rsid w:val="002950A2"/>
    <w:rsid w:val="0029711D"/>
    <w:rsid w:val="002A663B"/>
    <w:rsid w:val="002B05B9"/>
    <w:rsid w:val="002B41AC"/>
    <w:rsid w:val="002C26F5"/>
    <w:rsid w:val="002D1F3E"/>
    <w:rsid w:val="002D4217"/>
    <w:rsid w:val="002D4E46"/>
    <w:rsid w:val="002D5E3C"/>
    <w:rsid w:val="002D6A03"/>
    <w:rsid w:val="002D718C"/>
    <w:rsid w:val="002D71C5"/>
    <w:rsid w:val="002E5482"/>
    <w:rsid w:val="002E675D"/>
    <w:rsid w:val="002E6D79"/>
    <w:rsid w:val="002F426D"/>
    <w:rsid w:val="002F5104"/>
    <w:rsid w:val="002F77C5"/>
    <w:rsid w:val="0030321E"/>
    <w:rsid w:val="003046AD"/>
    <w:rsid w:val="0030620C"/>
    <w:rsid w:val="00306703"/>
    <w:rsid w:val="00314BE8"/>
    <w:rsid w:val="00342F06"/>
    <w:rsid w:val="0034606D"/>
    <w:rsid w:val="003543DB"/>
    <w:rsid w:val="00355B01"/>
    <w:rsid w:val="003561AE"/>
    <w:rsid w:val="00356F4E"/>
    <w:rsid w:val="00360A59"/>
    <w:rsid w:val="003617EE"/>
    <w:rsid w:val="00363BF2"/>
    <w:rsid w:val="003667AB"/>
    <w:rsid w:val="00367F7E"/>
    <w:rsid w:val="003716FB"/>
    <w:rsid w:val="00375720"/>
    <w:rsid w:val="00377482"/>
    <w:rsid w:val="00383E97"/>
    <w:rsid w:val="003B3390"/>
    <w:rsid w:val="003B768D"/>
    <w:rsid w:val="003B7E2F"/>
    <w:rsid w:val="003C1CEE"/>
    <w:rsid w:val="003C6282"/>
    <w:rsid w:val="003C6453"/>
    <w:rsid w:val="003C6F05"/>
    <w:rsid w:val="003C702D"/>
    <w:rsid w:val="003C7835"/>
    <w:rsid w:val="003D26BB"/>
    <w:rsid w:val="003D4349"/>
    <w:rsid w:val="003E1591"/>
    <w:rsid w:val="003E7C76"/>
    <w:rsid w:val="003F6887"/>
    <w:rsid w:val="004021BF"/>
    <w:rsid w:val="00404167"/>
    <w:rsid w:val="00404914"/>
    <w:rsid w:val="00406C0B"/>
    <w:rsid w:val="00406DB2"/>
    <w:rsid w:val="00410BE7"/>
    <w:rsid w:val="00412719"/>
    <w:rsid w:val="00412798"/>
    <w:rsid w:val="004151D7"/>
    <w:rsid w:val="0041594C"/>
    <w:rsid w:val="00417F94"/>
    <w:rsid w:val="0042269D"/>
    <w:rsid w:val="0042357D"/>
    <w:rsid w:val="0042654E"/>
    <w:rsid w:val="0042729C"/>
    <w:rsid w:val="00435ECE"/>
    <w:rsid w:val="00437AAC"/>
    <w:rsid w:val="00442AED"/>
    <w:rsid w:val="00445252"/>
    <w:rsid w:val="0045661F"/>
    <w:rsid w:val="00460907"/>
    <w:rsid w:val="004714CD"/>
    <w:rsid w:val="00471E88"/>
    <w:rsid w:val="004728F9"/>
    <w:rsid w:val="00473C41"/>
    <w:rsid w:val="0047495D"/>
    <w:rsid w:val="00476F81"/>
    <w:rsid w:val="00480BB0"/>
    <w:rsid w:val="00484F94"/>
    <w:rsid w:val="00486161"/>
    <w:rsid w:val="004901EF"/>
    <w:rsid w:val="00493F99"/>
    <w:rsid w:val="00495EF2"/>
    <w:rsid w:val="00496601"/>
    <w:rsid w:val="004A0C05"/>
    <w:rsid w:val="004A0C38"/>
    <w:rsid w:val="004A11DB"/>
    <w:rsid w:val="004A2B2F"/>
    <w:rsid w:val="004B0089"/>
    <w:rsid w:val="004B3933"/>
    <w:rsid w:val="004B7917"/>
    <w:rsid w:val="004C3974"/>
    <w:rsid w:val="004D536E"/>
    <w:rsid w:val="004D6F13"/>
    <w:rsid w:val="004D761D"/>
    <w:rsid w:val="004E394C"/>
    <w:rsid w:val="004E6DA2"/>
    <w:rsid w:val="004F0D4D"/>
    <w:rsid w:val="004F0F49"/>
    <w:rsid w:val="004F11CE"/>
    <w:rsid w:val="0050146E"/>
    <w:rsid w:val="00502EB8"/>
    <w:rsid w:val="00502F3E"/>
    <w:rsid w:val="00502F5D"/>
    <w:rsid w:val="00505022"/>
    <w:rsid w:val="0051413A"/>
    <w:rsid w:val="00526B9B"/>
    <w:rsid w:val="005401B9"/>
    <w:rsid w:val="00547471"/>
    <w:rsid w:val="00551D15"/>
    <w:rsid w:val="005522E5"/>
    <w:rsid w:val="00562985"/>
    <w:rsid w:val="00562A55"/>
    <w:rsid w:val="00567476"/>
    <w:rsid w:val="005720CE"/>
    <w:rsid w:val="005724D8"/>
    <w:rsid w:val="00581991"/>
    <w:rsid w:val="00582581"/>
    <w:rsid w:val="0058524B"/>
    <w:rsid w:val="005879F4"/>
    <w:rsid w:val="005931C5"/>
    <w:rsid w:val="00593D2D"/>
    <w:rsid w:val="00593D77"/>
    <w:rsid w:val="0059447B"/>
    <w:rsid w:val="00595715"/>
    <w:rsid w:val="0059706E"/>
    <w:rsid w:val="005A1BD8"/>
    <w:rsid w:val="005B0EC9"/>
    <w:rsid w:val="005B1263"/>
    <w:rsid w:val="005B3C2C"/>
    <w:rsid w:val="005D49FE"/>
    <w:rsid w:val="005E3BD4"/>
    <w:rsid w:val="005E61CD"/>
    <w:rsid w:val="005E6A60"/>
    <w:rsid w:val="005F13B0"/>
    <w:rsid w:val="005F43A9"/>
    <w:rsid w:val="005F49D5"/>
    <w:rsid w:val="0060425E"/>
    <w:rsid w:val="00607736"/>
    <w:rsid w:val="006170F6"/>
    <w:rsid w:val="00624E8D"/>
    <w:rsid w:val="00636D54"/>
    <w:rsid w:val="00643FB9"/>
    <w:rsid w:val="006453A6"/>
    <w:rsid w:val="00646570"/>
    <w:rsid w:val="00652E7C"/>
    <w:rsid w:val="00655C1C"/>
    <w:rsid w:val="00656EFE"/>
    <w:rsid w:val="006624FB"/>
    <w:rsid w:val="006639C3"/>
    <w:rsid w:val="00663E35"/>
    <w:rsid w:val="00667201"/>
    <w:rsid w:val="006673A3"/>
    <w:rsid w:val="00667767"/>
    <w:rsid w:val="006714B4"/>
    <w:rsid w:val="00672FD7"/>
    <w:rsid w:val="00673AFB"/>
    <w:rsid w:val="00676827"/>
    <w:rsid w:val="0068082B"/>
    <w:rsid w:val="00680F65"/>
    <w:rsid w:val="00690E11"/>
    <w:rsid w:val="0069365D"/>
    <w:rsid w:val="006A25F4"/>
    <w:rsid w:val="006A4978"/>
    <w:rsid w:val="006B0A87"/>
    <w:rsid w:val="006B2AF0"/>
    <w:rsid w:val="006B3C31"/>
    <w:rsid w:val="006C014B"/>
    <w:rsid w:val="006C5223"/>
    <w:rsid w:val="006C6468"/>
    <w:rsid w:val="006D04EB"/>
    <w:rsid w:val="006D3A15"/>
    <w:rsid w:val="006D4270"/>
    <w:rsid w:val="006D4DB8"/>
    <w:rsid w:val="006D734A"/>
    <w:rsid w:val="006E2F76"/>
    <w:rsid w:val="006E671B"/>
    <w:rsid w:val="006F5E44"/>
    <w:rsid w:val="00701E93"/>
    <w:rsid w:val="00703B90"/>
    <w:rsid w:val="00716564"/>
    <w:rsid w:val="00721E8D"/>
    <w:rsid w:val="00723753"/>
    <w:rsid w:val="00730110"/>
    <w:rsid w:val="00731E0D"/>
    <w:rsid w:val="00734990"/>
    <w:rsid w:val="00742279"/>
    <w:rsid w:val="00745E83"/>
    <w:rsid w:val="00750991"/>
    <w:rsid w:val="00751F61"/>
    <w:rsid w:val="00762993"/>
    <w:rsid w:val="00766328"/>
    <w:rsid w:val="00766BD1"/>
    <w:rsid w:val="00774DDB"/>
    <w:rsid w:val="007756D2"/>
    <w:rsid w:val="00776B7D"/>
    <w:rsid w:val="00784FFC"/>
    <w:rsid w:val="007852DA"/>
    <w:rsid w:val="0079230E"/>
    <w:rsid w:val="00794D14"/>
    <w:rsid w:val="00794D87"/>
    <w:rsid w:val="00795C65"/>
    <w:rsid w:val="00796284"/>
    <w:rsid w:val="007A2F65"/>
    <w:rsid w:val="007A64FB"/>
    <w:rsid w:val="007B02F2"/>
    <w:rsid w:val="007B1087"/>
    <w:rsid w:val="007B294C"/>
    <w:rsid w:val="007C2C3C"/>
    <w:rsid w:val="007D2FFC"/>
    <w:rsid w:val="007D3A66"/>
    <w:rsid w:val="007D4E6C"/>
    <w:rsid w:val="007D4F25"/>
    <w:rsid w:val="007E61E2"/>
    <w:rsid w:val="007F0609"/>
    <w:rsid w:val="007F4764"/>
    <w:rsid w:val="007F579F"/>
    <w:rsid w:val="00813609"/>
    <w:rsid w:val="0081450B"/>
    <w:rsid w:val="008205C8"/>
    <w:rsid w:val="00822AF1"/>
    <w:rsid w:val="00835162"/>
    <w:rsid w:val="00843C0D"/>
    <w:rsid w:val="00843E41"/>
    <w:rsid w:val="00844CEE"/>
    <w:rsid w:val="008454A8"/>
    <w:rsid w:val="008457F1"/>
    <w:rsid w:val="0084626E"/>
    <w:rsid w:val="00852235"/>
    <w:rsid w:val="008610F0"/>
    <w:rsid w:val="008627C6"/>
    <w:rsid w:val="00873F87"/>
    <w:rsid w:val="008838E5"/>
    <w:rsid w:val="00884108"/>
    <w:rsid w:val="008849B7"/>
    <w:rsid w:val="008878BD"/>
    <w:rsid w:val="00890015"/>
    <w:rsid w:val="008901D8"/>
    <w:rsid w:val="008A090C"/>
    <w:rsid w:val="008A182E"/>
    <w:rsid w:val="008A322D"/>
    <w:rsid w:val="008A35EC"/>
    <w:rsid w:val="008A551D"/>
    <w:rsid w:val="008A70C4"/>
    <w:rsid w:val="008B295C"/>
    <w:rsid w:val="008B489A"/>
    <w:rsid w:val="008B60D2"/>
    <w:rsid w:val="008B6A90"/>
    <w:rsid w:val="008B6F53"/>
    <w:rsid w:val="008C02DA"/>
    <w:rsid w:val="008C23EE"/>
    <w:rsid w:val="008C2C0E"/>
    <w:rsid w:val="008C5667"/>
    <w:rsid w:val="008C5820"/>
    <w:rsid w:val="008C6447"/>
    <w:rsid w:val="008C69C2"/>
    <w:rsid w:val="008C796D"/>
    <w:rsid w:val="008D235C"/>
    <w:rsid w:val="008D30B0"/>
    <w:rsid w:val="008D5614"/>
    <w:rsid w:val="008D580A"/>
    <w:rsid w:val="008D66F9"/>
    <w:rsid w:val="008D7BCD"/>
    <w:rsid w:val="008F1009"/>
    <w:rsid w:val="008F4CB4"/>
    <w:rsid w:val="00901368"/>
    <w:rsid w:val="00903916"/>
    <w:rsid w:val="00904888"/>
    <w:rsid w:val="00907493"/>
    <w:rsid w:val="00913D4C"/>
    <w:rsid w:val="00923EF9"/>
    <w:rsid w:val="00927FA4"/>
    <w:rsid w:val="0093273A"/>
    <w:rsid w:val="00937D95"/>
    <w:rsid w:val="009402FC"/>
    <w:rsid w:val="009513D7"/>
    <w:rsid w:val="00952726"/>
    <w:rsid w:val="00952E12"/>
    <w:rsid w:val="00955CDE"/>
    <w:rsid w:val="00956A2A"/>
    <w:rsid w:val="00957F57"/>
    <w:rsid w:val="00964559"/>
    <w:rsid w:val="00972529"/>
    <w:rsid w:val="00980C27"/>
    <w:rsid w:val="00984BFD"/>
    <w:rsid w:val="00984F7D"/>
    <w:rsid w:val="00986DD5"/>
    <w:rsid w:val="009873D6"/>
    <w:rsid w:val="00993A99"/>
    <w:rsid w:val="00997422"/>
    <w:rsid w:val="009B35E3"/>
    <w:rsid w:val="009B6B6D"/>
    <w:rsid w:val="009B7267"/>
    <w:rsid w:val="009C0503"/>
    <w:rsid w:val="009C1C7B"/>
    <w:rsid w:val="009C264D"/>
    <w:rsid w:val="009D144C"/>
    <w:rsid w:val="009D27B0"/>
    <w:rsid w:val="009D7CEC"/>
    <w:rsid w:val="009E0895"/>
    <w:rsid w:val="009E1AE0"/>
    <w:rsid w:val="009E2516"/>
    <w:rsid w:val="009E6B3C"/>
    <w:rsid w:val="009E6F92"/>
    <w:rsid w:val="009F1A92"/>
    <w:rsid w:val="009F4DED"/>
    <w:rsid w:val="00A00276"/>
    <w:rsid w:val="00A02245"/>
    <w:rsid w:val="00A028D1"/>
    <w:rsid w:val="00A11341"/>
    <w:rsid w:val="00A15A67"/>
    <w:rsid w:val="00A21959"/>
    <w:rsid w:val="00A25F07"/>
    <w:rsid w:val="00A26DC8"/>
    <w:rsid w:val="00A32460"/>
    <w:rsid w:val="00A325AA"/>
    <w:rsid w:val="00A327D6"/>
    <w:rsid w:val="00A33CF6"/>
    <w:rsid w:val="00A35D30"/>
    <w:rsid w:val="00A36596"/>
    <w:rsid w:val="00A41C4F"/>
    <w:rsid w:val="00A42FF6"/>
    <w:rsid w:val="00A46822"/>
    <w:rsid w:val="00A479F8"/>
    <w:rsid w:val="00A56829"/>
    <w:rsid w:val="00A57D85"/>
    <w:rsid w:val="00A62ED4"/>
    <w:rsid w:val="00A7138D"/>
    <w:rsid w:val="00A80B61"/>
    <w:rsid w:val="00A865DC"/>
    <w:rsid w:val="00A90B76"/>
    <w:rsid w:val="00A926EA"/>
    <w:rsid w:val="00A9465A"/>
    <w:rsid w:val="00AA17F7"/>
    <w:rsid w:val="00AA3578"/>
    <w:rsid w:val="00AA52FC"/>
    <w:rsid w:val="00AA5E04"/>
    <w:rsid w:val="00AB1A43"/>
    <w:rsid w:val="00AB6191"/>
    <w:rsid w:val="00AB7797"/>
    <w:rsid w:val="00AC6E15"/>
    <w:rsid w:val="00AD4C55"/>
    <w:rsid w:val="00AD59D6"/>
    <w:rsid w:val="00AD5CE4"/>
    <w:rsid w:val="00AE6269"/>
    <w:rsid w:val="00AF0660"/>
    <w:rsid w:val="00AF2688"/>
    <w:rsid w:val="00AF6299"/>
    <w:rsid w:val="00AF6A8A"/>
    <w:rsid w:val="00B01177"/>
    <w:rsid w:val="00B01E3D"/>
    <w:rsid w:val="00B03160"/>
    <w:rsid w:val="00B11026"/>
    <w:rsid w:val="00B1196D"/>
    <w:rsid w:val="00B12D33"/>
    <w:rsid w:val="00B1348B"/>
    <w:rsid w:val="00B2137A"/>
    <w:rsid w:val="00B22664"/>
    <w:rsid w:val="00B3061C"/>
    <w:rsid w:val="00B34102"/>
    <w:rsid w:val="00B36751"/>
    <w:rsid w:val="00B414D5"/>
    <w:rsid w:val="00B43527"/>
    <w:rsid w:val="00B47544"/>
    <w:rsid w:val="00B517A6"/>
    <w:rsid w:val="00B567A4"/>
    <w:rsid w:val="00B575F7"/>
    <w:rsid w:val="00B73329"/>
    <w:rsid w:val="00BA1E18"/>
    <w:rsid w:val="00BA4AAB"/>
    <w:rsid w:val="00BA53AA"/>
    <w:rsid w:val="00BA6199"/>
    <w:rsid w:val="00BA65CA"/>
    <w:rsid w:val="00BA67C5"/>
    <w:rsid w:val="00BB0826"/>
    <w:rsid w:val="00BC1167"/>
    <w:rsid w:val="00BC2BE0"/>
    <w:rsid w:val="00BD2384"/>
    <w:rsid w:val="00BD4827"/>
    <w:rsid w:val="00BD7E87"/>
    <w:rsid w:val="00BE06D2"/>
    <w:rsid w:val="00BE7085"/>
    <w:rsid w:val="00BF3529"/>
    <w:rsid w:val="00BF36F2"/>
    <w:rsid w:val="00BF50DC"/>
    <w:rsid w:val="00C04FC1"/>
    <w:rsid w:val="00C13EC1"/>
    <w:rsid w:val="00C15E6D"/>
    <w:rsid w:val="00C17A99"/>
    <w:rsid w:val="00C25708"/>
    <w:rsid w:val="00C308CB"/>
    <w:rsid w:val="00C324AC"/>
    <w:rsid w:val="00C33C99"/>
    <w:rsid w:val="00C4328E"/>
    <w:rsid w:val="00C51231"/>
    <w:rsid w:val="00C518D7"/>
    <w:rsid w:val="00C5557D"/>
    <w:rsid w:val="00C726D7"/>
    <w:rsid w:val="00C83286"/>
    <w:rsid w:val="00C933DC"/>
    <w:rsid w:val="00C96B28"/>
    <w:rsid w:val="00C974A6"/>
    <w:rsid w:val="00CA0A00"/>
    <w:rsid w:val="00CA0E7A"/>
    <w:rsid w:val="00CB11B9"/>
    <w:rsid w:val="00CB2912"/>
    <w:rsid w:val="00CB3478"/>
    <w:rsid w:val="00CB368D"/>
    <w:rsid w:val="00CB53B0"/>
    <w:rsid w:val="00CC009B"/>
    <w:rsid w:val="00CC101F"/>
    <w:rsid w:val="00CC25DB"/>
    <w:rsid w:val="00CD40EE"/>
    <w:rsid w:val="00CD7A05"/>
    <w:rsid w:val="00CD7E66"/>
    <w:rsid w:val="00CE36F9"/>
    <w:rsid w:val="00CE4A43"/>
    <w:rsid w:val="00CE5BBE"/>
    <w:rsid w:val="00D019CD"/>
    <w:rsid w:val="00D02BAB"/>
    <w:rsid w:val="00D10A51"/>
    <w:rsid w:val="00D12DA4"/>
    <w:rsid w:val="00D20453"/>
    <w:rsid w:val="00D22025"/>
    <w:rsid w:val="00D248B2"/>
    <w:rsid w:val="00D260D2"/>
    <w:rsid w:val="00D31644"/>
    <w:rsid w:val="00D41BD6"/>
    <w:rsid w:val="00D42B3A"/>
    <w:rsid w:val="00D44ACC"/>
    <w:rsid w:val="00D46FE8"/>
    <w:rsid w:val="00D47537"/>
    <w:rsid w:val="00D534EE"/>
    <w:rsid w:val="00D63872"/>
    <w:rsid w:val="00D6395B"/>
    <w:rsid w:val="00D70EA1"/>
    <w:rsid w:val="00D719AD"/>
    <w:rsid w:val="00D80BC7"/>
    <w:rsid w:val="00D818BB"/>
    <w:rsid w:val="00D87270"/>
    <w:rsid w:val="00D8767A"/>
    <w:rsid w:val="00D93317"/>
    <w:rsid w:val="00D9448D"/>
    <w:rsid w:val="00D95184"/>
    <w:rsid w:val="00D96F16"/>
    <w:rsid w:val="00DA2922"/>
    <w:rsid w:val="00DA5D0C"/>
    <w:rsid w:val="00DA7D5E"/>
    <w:rsid w:val="00DB35DA"/>
    <w:rsid w:val="00DB4230"/>
    <w:rsid w:val="00DB4E24"/>
    <w:rsid w:val="00DC1ADC"/>
    <w:rsid w:val="00DD1234"/>
    <w:rsid w:val="00DD2ADE"/>
    <w:rsid w:val="00DD44C0"/>
    <w:rsid w:val="00DD463C"/>
    <w:rsid w:val="00DE426F"/>
    <w:rsid w:val="00DE6724"/>
    <w:rsid w:val="00DF3D81"/>
    <w:rsid w:val="00DF4608"/>
    <w:rsid w:val="00DF5FC1"/>
    <w:rsid w:val="00DF7955"/>
    <w:rsid w:val="00E0434D"/>
    <w:rsid w:val="00E11434"/>
    <w:rsid w:val="00E11EE2"/>
    <w:rsid w:val="00E16443"/>
    <w:rsid w:val="00E17796"/>
    <w:rsid w:val="00E210F2"/>
    <w:rsid w:val="00E21664"/>
    <w:rsid w:val="00E261D6"/>
    <w:rsid w:val="00E270A0"/>
    <w:rsid w:val="00E278A0"/>
    <w:rsid w:val="00E27B39"/>
    <w:rsid w:val="00E34DB9"/>
    <w:rsid w:val="00E469A2"/>
    <w:rsid w:val="00E525D1"/>
    <w:rsid w:val="00E5260E"/>
    <w:rsid w:val="00E57CA8"/>
    <w:rsid w:val="00E64967"/>
    <w:rsid w:val="00E71131"/>
    <w:rsid w:val="00E7121E"/>
    <w:rsid w:val="00E74BDB"/>
    <w:rsid w:val="00E774D4"/>
    <w:rsid w:val="00E77C91"/>
    <w:rsid w:val="00E80154"/>
    <w:rsid w:val="00E8082F"/>
    <w:rsid w:val="00E817AE"/>
    <w:rsid w:val="00E8347E"/>
    <w:rsid w:val="00E8470C"/>
    <w:rsid w:val="00E84E45"/>
    <w:rsid w:val="00E855C7"/>
    <w:rsid w:val="00E8633F"/>
    <w:rsid w:val="00E863B2"/>
    <w:rsid w:val="00EA20A0"/>
    <w:rsid w:val="00EA5C67"/>
    <w:rsid w:val="00EB1181"/>
    <w:rsid w:val="00EB25BB"/>
    <w:rsid w:val="00EB2C12"/>
    <w:rsid w:val="00EB3F0F"/>
    <w:rsid w:val="00EB48AC"/>
    <w:rsid w:val="00EC25D7"/>
    <w:rsid w:val="00EC51D3"/>
    <w:rsid w:val="00EC5C6B"/>
    <w:rsid w:val="00ED1C35"/>
    <w:rsid w:val="00ED24F1"/>
    <w:rsid w:val="00ED630A"/>
    <w:rsid w:val="00ED79B2"/>
    <w:rsid w:val="00EE62BC"/>
    <w:rsid w:val="00EF18C0"/>
    <w:rsid w:val="00EF699E"/>
    <w:rsid w:val="00EF7299"/>
    <w:rsid w:val="00EF7859"/>
    <w:rsid w:val="00F03F19"/>
    <w:rsid w:val="00F04B8B"/>
    <w:rsid w:val="00F07E28"/>
    <w:rsid w:val="00F111F8"/>
    <w:rsid w:val="00F11798"/>
    <w:rsid w:val="00F119D2"/>
    <w:rsid w:val="00F20D78"/>
    <w:rsid w:val="00F227E8"/>
    <w:rsid w:val="00F258A2"/>
    <w:rsid w:val="00F53DA8"/>
    <w:rsid w:val="00F556AE"/>
    <w:rsid w:val="00F7097E"/>
    <w:rsid w:val="00F74CCE"/>
    <w:rsid w:val="00F74FA2"/>
    <w:rsid w:val="00F81995"/>
    <w:rsid w:val="00F84313"/>
    <w:rsid w:val="00F84F16"/>
    <w:rsid w:val="00F87057"/>
    <w:rsid w:val="00F9162E"/>
    <w:rsid w:val="00F92CEC"/>
    <w:rsid w:val="00F9348B"/>
    <w:rsid w:val="00F943A9"/>
    <w:rsid w:val="00F94D3D"/>
    <w:rsid w:val="00F97807"/>
    <w:rsid w:val="00FB3DA5"/>
    <w:rsid w:val="00FB6361"/>
    <w:rsid w:val="00FB66DB"/>
    <w:rsid w:val="00FC0CE1"/>
    <w:rsid w:val="00FD0B39"/>
    <w:rsid w:val="00FD616E"/>
    <w:rsid w:val="00FF2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45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7067"/>
    <w:rPr>
      <w:sz w:val="32"/>
    </w:rPr>
  </w:style>
  <w:style w:type="paragraph" w:customStyle="1" w:styleId="2">
    <w:name w:val="Знак Знак2 Знак Знак Знак Знак Знак Знак"/>
    <w:basedOn w:val="Normal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15890"/>
    <w:pPr>
      <w:jc w:val="center"/>
    </w:pPr>
    <w:rPr>
      <w:color w:val="000000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2C5"/>
    <w:rPr>
      <w:sz w:val="28"/>
      <w:szCs w:val="24"/>
    </w:rPr>
  </w:style>
  <w:style w:type="paragraph" w:styleId="BodyTextIndent">
    <w:name w:val="Body Text Indent"/>
    <w:aliases w:val="Основной текст с отступом Знак"/>
    <w:basedOn w:val="Normal"/>
    <w:link w:val="BodyTextIndentChar"/>
    <w:uiPriority w:val="99"/>
    <w:rsid w:val="00115890"/>
    <w:pPr>
      <w:ind w:left="6096"/>
      <w:jc w:val="center"/>
    </w:pPr>
    <w:rPr>
      <w:color w:val="000000"/>
    </w:rPr>
  </w:style>
  <w:style w:type="character" w:customStyle="1" w:styleId="BodyTextIndentChar">
    <w:name w:val="Body Text Indent Char"/>
    <w:aliases w:val="Основной текст с отступом Знак Char"/>
    <w:basedOn w:val="DefaultParagraphFont"/>
    <w:link w:val="BodyTextIndent"/>
    <w:uiPriority w:val="99"/>
    <w:semiHidden/>
    <w:rsid w:val="007642C5"/>
    <w:rPr>
      <w:sz w:val="28"/>
      <w:szCs w:val="24"/>
    </w:rPr>
  </w:style>
  <w:style w:type="table" w:styleId="TableGrid">
    <w:name w:val="Table Grid"/>
    <w:basedOn w:val="TableNormal"/>
    <w:uiPriority w:val="99"/>
    <w:rsid w:val="00AA5E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0">
    <w:name w:val="Знак2"/>
    <w:basedOn w:val="Normal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1070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07067"/>
    <w:rPr>
      <w:rFonts w:ascii="Cambria" w:hAnsi="Cambria"/>
      <w:b/>
      <w:kern w:val="28"/>
      <w:sz w:val="32"/>
      <w:lang w:val="ru-RU" w:eastAsia="ru-RU"/>
    </w:rPr>
  </w:style>
  <w:style w:type="character" w:customStyle="1" w:styleId="a">
    <w:name w:val="Цветовое выделение"/>
    <w:uiPriority w:val="99"/>
    <w:rsid w:val="00107067"/>
    <w:rPr>
      <w:b/>
      <w:color w:val="26282F"/>
    </w:rPr>
  </w:style>
  <w:style w:type="paragraph" w:customStyle="1" w:styleId="a0">
    <w:name w:val="Нормальный (таблица)"/>
    <w:basedOn w:val="Normal"/>
    <w:next w:val="Normal"/>
    <w:link w:val="a1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a1">
    <w:name w:val="Нормальный (таблица) Знак"/>
    <w:link w:val="a0"/>
    <w:uiPriority w:val="99"/>
    <w:locked/>
    <w:rsid w:val="00107067"/>
    <w:rPr>
      <w:rFonts w:ascii="Arial" w:hAnsi="Arial"/>
      <w:sz w:val="24"/>
      <w:lang w:val="ru-RU" w:eastAsia="ru-RU"/>
    </w:rPr>
  </w:style>
  <w:style w:type="paragraph" w:customStyle="1" w:styleId="a2">
    <w:name w:val="Прижатый влево"/>
    <w:basedOn w:val="Normal"/>
    <w:next w:val="Normal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rsid w:val="00342F06"/>
    <w:pPr>
      <w:tabs>
        <w:tab w:val="center" w:pos="4677"/>
        <w:tab w:val="right" w:pos="9355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23EF9"/>
    <w:rPr>
      <w:sz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PageNumber">
    <w:name w:val="page number"/>
    <w:basedOn w:val="DefaultParagraphFont"/>
    <w:uiPriority w:val="99"/>
    <w:rsid w:val="00342F0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42F06"/>
    <w:pPr>
      <w:tabs>
        <w:tab w:val="center" w:pos="4677"/>
        <w:tab w:val="right" w:pos="9355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42C5"/>
    <w:rPr>
      <w:sz w:val="28"/>
      <w:szCs w:val="24"/>
    </w:rPr>
  </w:style>
  <w:style w:type="paragraph" w:customStyle="1" w:styleId="a3">
    <w:name w:val="Таблицы (моноширинный)"/>
    <w:basedOn w:val="Normal"/>
    <w:next w:val="Normal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Знак Знак Знак Знак Знак Знак Знак Знак Знак Знак Знак"/>
    <w:basedOn w:val="Normal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5">
    <w:name w:val="обычный_ Знак Знак Знак Знак"/>
    <w:basedOn w:val="Normal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rsid w:val="001441A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441AA"/>
    <w:rPr>
      <w:rFonts w:ascii="Tahoma" w:hAnsi="Tahoma"/>
      <w:sz w:val="16"/>
    </w:rPr>
  </w:style>
  <w:style w:type="paragraph" w:customStyle="1" w:styleId="21">
    <w:name w:val="Знак Знак2 Знак Знак"/>
    <w:basedOn w:val="Normal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Normal"/>
    <w:uiPriority w:val="99"/>
    <w:rsid w:val="002C26F5"/>
    <w:pPr>
      <w:spacing w:after="160" w:line="240" w:lineRule="exact"/>
    </w:pPr>
    <w:rPr>
      <w:sz w:val="20"/>
      <w:szCs w:val="20"/>
    </w:rPr>
  </w:style>
  <w:style w:type="paragraph" w:styleId="PlainText">
    <w:name w:val="Plain Text"/>
    <w:aliases w:val="Знак"/>
    <w:basedOn w:val="Normal"/>
    <w:link w:val="PlainTextChar"/>
    <w:uiPriority w:val="99"/>
    <w:rsid w:val="001A6AA1"/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 Char"/>
    <w:basedOn w:val="DefaultParagraphFont"/>
    <w:link w:val="PlainText"/>
    <w:uiPriority w:val="99"/>
    <w:locked/>
    <w:rsid w:val="001A6AA1"/>
    <w:rPr>
      <w:rFonts w:ascii="Courier New" w:hAnsi="Courier New" w:cs="Times New Roman"/>
    </w:rPr>
  </w:style>
  <w:style w:type="paragraph" w:customStyle="1" w:styleId="textbody">
    <w:name w:val="textbody"/>
    <w:basedOn w:val="Normal"/>
    <w:uiPriority w:val="99"/>
    <w:rsid w:val="00212C65"/>
    <w:pPr>
      <w:spacing w:before="100" w:beforeAutospacing="1" w:after="100" w:afterAutospacing="1"/>
    </w:pPr>
    <w:rPr>
      <w:sz w:val="24"/>
    </w:rPr>
  </w:style>
  <w:style w:type="character" w:styleId="Strong">
    <w:name w:val="Strong"/>
    <w:basedOn w:val="DefaultParagraphFont"/>
    <w:uiPriority w:val="99"/>
    <w:qFormat/>
    <w:rsid w:val="00212C65"/>
    <w:rPr>
      <w:rFonts w:cs="Times New Roman"/>
      <w:b/>
    </w:rPr>
  </w:style>
  <w:style w:type="character" w:customStyle="1" w:styleId="apple-converted-space">
    <w:name w:val="apple-converted-space"/>
    <w:basedOn w:val="DefaultParagraphFont"/>
    <w:uiPriority w:val="99"/>
    <w:rsid w:val="00212C65"/>
    <w:rPr>
      <w:rFonts w:cs="Times New Roman"/>
    </w:rPr>
  </w:style>
  <w:style w:type="paragraph" w:customStyle="1" w:styleId="consplusdoclist">
    <w:name w:val="consplusdoclist"/>
    <w:basedOn w:val="Normal"/>
    <w:link w:val="consplusdoclist0"/>
    <w:uiPriority w:val="99"/>
    <w:rsid w:val="00212C65"/>
    <w:pPr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uiPriority w:val="99"/>
    <w:rsid w:val="00212C65"/>
    <w:rPr>
      <w:rFonts w:cs="Times New Roman"/>
      <w:color w:val="0000FF"/>
      <w:u w:val="single"/>
    </w:rPr>
  </w:style>
  <w:style w:type="paragraph" w:customStyle="1" w:styleId="preformattedtext">
    <w:name w:val="preformattedtext"/>
    <w:basedOn w:val="Normal"/>
    <w:uiPriority w:val="99"/>
    <w:rsid w:val="00212C65"/>
    <w:pPr>
      <w:spacing w:before="100" w:beforeAutospacing="1" w:after="100" w:afterAutospacing="1"/>
    </w:pPr>
    <w:rPr>
      <w:sz w:val="24"/>
    </w:rPr>
  </w:style>
  <w:style w:type="character" w:customStyle="1" w:styleId="a6">
    <w:name w:val="Гипертекстовая ссылка"/>
    <w:uiPriority w:val="99"/>
    <w:rsid w:val="00212C65"/>
    <w:rPr>
      <w:color w:val="106BBE"/>
    </w:rPr>
  </w:style>
  <w:style w:type="character" w:customStyle="1" w:styleId="consplusdoclist0">
    <w:name w:val="consplusdoclist Знак"/>
    <w:link w:val="consplusdoclist"/>
    <w:uiPriority w:val="99"/>
    <w:locked/>
    <w:rsid w:val="00212C65"/>
    <w:rPr>
      <w:sz w:val="24"/>
    </w:rPr>
  </w:style>
  <w:style w:type="paragraph" w:customStyle="1" w:styleId="210">
    <w:name w:val="Основной текст 21"/>
    <w:basedOn w:val="Normal"/>
    <w:uiPriority w:val="99"/>
    <w:rsid w:val="00FF29D0"/>
    <w:pPr>
      <w:widowControl w:val="0"/>
      <w:suppressAutoHyphens/>
      <w:jc w:val="both"/>
    </w:pPr>
    <w:rPr>
      <w:szCs w:val="28"/>
    </w:rPr>
  </w:style>
  <w:style w:type="paragraph" w:styleId="BodyText2">
    <w:name w:val="Body Text 2"/>
    <w:basedOn w:val="Normal"/>
    <w:link w:val="BodyText2Char"/>
    <w:uiPriority w:val="99"/>
    <w:rsid w:val="00FF29D0"/>
    <w:pPr>
      <w:spacing w:after="120" w:line="480" w:lineRule="auto"/>
    </w:pPr>
    <w:rPr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F29D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86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304</TotalTime>
  <Pages>23</Pages>
  <Words>4524</Words>
  <Characters>25787</Characters>
  <Application>Microsoft Office Outlook</Application>
  <DocSecurity>0</DocSecurity>
  <Lines>0</Lines>
  <Paragraphs>0</Paragraphs>
  <ScaleCrop>false</ScaleCrop>
  <Company>Администрация МО Выселковский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Данилиди</cp:lastModifiedBy>
  <cp:revision>106</cp:revision>
  <cp:lastPrinted>2019-07-11T10:24:00Z</cp:lastPrinted>
  <dcterms:created xsi:type="dcterms:W3CDTF">2018-12-20T14:54:00Z</dcterms:created>
  <dcterms:modified xsi:type="dcterms:W3CDTF">2019-07-12T08:25:00Z</dcterms:modified>
</cp:coreProperties>
</file>